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2069" w:rsidRPr="00FD2069" w:rsidRDefault="00E52923" w:rsidP="00C226A3">
      <w:pPr>
        <w:pStyle w:val="CRCoverPage"/>
        <w:tabs>
          <w:tab w:val="right" w:pos="9639"/>
        </w:tabs>
        <w:spacing w:after="0"/>
        <w:rPr>
          <w:b/>
          <w:i/>
          <w:noProof/>
          <w:sz w:val="28"/>
        </w:rPr>
      </w:pPr>
      <w:r>
        <w:rPr>
          <w:b/>
          <w:noProof/>
          <w:sz w:val="24"/>
        </w:rPr>
        <w:t>3GPP TSG-RAN3 Meeting #105</w:t>
      </w:r>
      <w:r w:rsidR="00152887">
        <w:rPr>
          <w:b/>
          <w:noProof/>
          <w:sz w:val="24"/>
        </w:rPr>
        <w:t>bis</w:t>
      </w:r>
      <w:r w:rsidR="00C226A3" w:rsidRPr="00C226A3">
        <w:rPr>
          <w:b/>
          <w:noProof/>
          <w:sz w:val="24"/>
        </w:rPr>
        <w:tab/>
      </w:r>
      <w:r w:rsidR="00FD2069" w:rsidRPr="00FD2069">
        <w:rPr>
          <w:b/>
          <w:i/>
          <w:noProof/>
          <w:sz w:val="28"/>
        </w:rPr>
        <w:t>R3-19542</w:t>
      </w:r>
      <w:r w:rsidR="00FD2069">
        <w:rPr>
          <w:b/>
          <w:i/>
          <w:noProof/>
          <w:sz w:val="28"/>
        </w:rPr>
        <w:t>8</w:t>
      </w:r>
      <w:bookmarkStart w:id="0" w:name="_GoBack"/>
      <w:bookmarkEnd w:id="0"/>
    </w:p>
    <w:p w:rsidR="001E41F3" w:rsidRDefault="00152887" w:rsidP="00E52923">
      <w:pPr>
        <w:pStyle w:val="CRCoverPage"/>
        <w:tabs>
          <w:tab w:val="right" w:pos="9639"/>
        </w:tabs>
        <w:spacing w:after="0"/>
        <w:rPr>
          <w:b/>
          <w:noProof/>
          <w:sz w:val="24"/>
        </w:rPr>
      </w:pPr>
      <w:r w:rsidRPr="00152887">
        <w:rPr>
          <w:b/>
          <w:noProof/>
          <w:sz w:val="24"/>
        </w:rPr>
        <w:t>Chongqing, China, 14-18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9024F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58AC">
              <w:rPr>
                <w:b/>
                <w:noProof/>
                <w:sz w:val="28"/>
              </w:rPr>
              <w:t>38.</w:t>
            </w:r>
            <w:r w:rsidR="000D1A69" w:rsidRPr="000D1A69">
              <w:rPr>
                <w:b/>
                <w:noProof/>
                <w:sz w:val="28"/>
              </w:rPr>
              <w:t>423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F2B3A" w:rsidP="009024F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58AC">
              <w:rPr>
                <w:b/>
                <w:noProof/>
                <w:sz w:val="28"/>
              </w:rPr>
              <w:t>15.</w:t>
            </w:r>
            <w:r w:rsidR="00541B24">
              <w:rPr>
                <w:b/>
                <w:noProof/>
                <w:sz w:val="28"/>
              </w:rPr>
              <w:t>6</w:t>
            </w:r>
            <w:r w:rsidR="008D58AC">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024F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024F4"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76EDA" w:rsidP="00576EDA">
            <w:pPr>
              <w:pStyle w:val="CRCoverPage"/>
              <w:spacing w:after="0"/>
              <w:rPr>
                <w:noProof/>
              </w:rPr>
            </w:pPr>
            <w:r w:rsidRPr="00576EDA">
              <w:t>(T</w:t>
            </w:r>
            <w:r>
              <w:t xml:space="preserve">P for SON BL CR for TS 38.423) </w:t>
            </w:r>
            <w:r w:rsidRPr="00576EDA">
              <w:t>MLB</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58AC"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03E3E">
            <w:pPr>
              <w:pStyle w:val="CRCoverPage"/>
              <w:spacing w:after="0"/>
              <w:ind w:left="100"/>
              <w:rPr>
                <w:noProof/>
              </w:rPr>
            </w:pPr>
            <w:r>
              <w:rPr>
                <w:rFonts w:hint="eastAsia"/>
                <w:lang w:eastAsia="zh-CN"/>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52887">
            <w:pPr>
              <w:pStyle w:val="CRCoverPage"/>
              <w:spacing w:after="0"/>
              <w:ind w:left="100"/>
              <w:rPr>
                <w:noProof/>
              </w:rPr>
            </w:pPr>
            <w:r>
              <w:rPr>
                <w:noProof/>
              </w:rPr>
              <w:t>2019-10</w:t>
            </w:r>
            <w:r w:rsidR="00C226A3">
              <w:rPr>
                <w:noProof/>
              </w:rPr>
              <w:t>-1</w:t>
            </w:r>
            <w:r>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024F4" w:rsidP="00D24991">
            <w:pPr>
              <w:pStyle w:val="CRCoverPage"/>
              <w:spacing w:after="0"/>
              <w:ind w:left="100" w:right="-609"/>
              <w:rPr>
                <w:b/>
                <w:noProof/>
              </w:rPr>
            </w:pPr>
            <w:r>
              <w:rPr>
                <w:b/>
                <w:i/>
                <w:noProof/>
                <w:sz w:val="18"/>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024F4">
            <w:pPr>
              <w:pStyle w:val="CRCoverPage"/>
              <w:spacing w:after="0"/>
              <w:ind w:left="100"/>
              <w:rPr>
                <w:noProof/>
              </w:rPr>
            </w:pPr>
            <w:r>
              <w:rPr>
                <w:i/>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2887" w:rsidRDefault="00152887" w:rsidP="00152887">
            <w:pPr>
              <w:pStyle w:val="CRCoverPage"/>
              <w:spacing w:after="0"/>
              <w:rPr>
                <w:noProof/>
                <w:lang w:eastAsia="zh-CN"/>
              </w:rPr>
            </w:pPr>
            <w:r>
              <w:rPr>
                <w:noProof/>
                <w:lang w:eastAsia="zh-CN"/>
              </w:rPr>
              <w:t>In the RAN3#105, RAN3 has the following agreements:</w:t>
            </w:r>
          </w:p>
          <w:p w:rsidR="00152887" w:rsidRDefault="00152887" w:rsidP="00152887">
            <w:pPr>
              <w:pStyle w:val="CRCoverPage"/>
              <w:numPr>
                <w:ilvl w:val="0"/>
                <w:numId w:val="1"/>
              </w:numPr>
              <w:spacing w:after="0"/>
              <w:rPr>
                <w:noProof/>
                <w:lang w:eastAsia="zh-CN"/>
              </w:rPr>
            </w:pPr>
            <w:r w:rsidRPr="00036D0C">
              <w:rPr>
                <w:noProof/>
                <w:lang w:eastAsia="zh-CN"/>
              </w:rPr>
              <w:t>Add RESOURCE STATUS REQUEST/RESPONSE/UPDATE</w:t>
            </w:r>
            <w:r>
              <w:rPr>
                <w:noProof/>
                <w:lang w:eastAsia="zh-CN"/>
              </w:rPr>
              <w:t>/FAILURE</w:t>
            </w:r>
            <w:r w:rsidRPr="00036D0C">
              <w:rPr>
                <w:noProof/>
                <w:lang w:eastAsia="zh-CN"/>
              </w:rPr>
              <w:t xml:space="preserve"> procedures</w:t>
            </w:r>
            <w:r>
              <w:rPr>
                <w:noProof/>
                <w:lang w:eastAsia="zh-CN"/>
              </w:rPr>
              <w:t xml:space="preserve"> for F1</w:t>
            </w:r>
          </w:p>
          <w:p w:rsidR="000F5168" w:rsidRDefault="000F5168" w:rsidP="000F5168">
            <w:pPr>
              <w:pStyle w:val="CRCoverPage"/>
              <w:spacing w:after="0"/>
              <w:rPr>
                <w:noProof/>
                <w:lang w:eastAsia="zh-CN"/>
              </w:rPr>
            </w:pPr>
            <w:r>
              <w:rPr>
                <w:noProof/>
                <w:lang w:eastAsia="zh-CN"/>
              </w:rPr>
              <w:t>RAN3 need add the IEs in this messages in order to support the MLB</w:t>
            </w:r>
          </w:p>
          <w:p w:rsidR="00152887" w:rsidRPr="00152887" w:rsidRDefault="00152887" w:rsidP="006F6DA7">
            <w:pPr>
              <w:pStyle w:val="CRCoverPage"/>
              <w:spacing w:after="0"/>
              <w:rPr>
                <w:i/>
                <w:noProof/>
                <w:sz w:val="12"/>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8D58AC" w:rsidP="00FC68D3">
            <w:pPr>
              <w:spacing w:after="0"/>
              <w:rPr>
                <w:noProof/>
              </w:rPr>
            </w:pPr>
            <w:r>
              <w:rPr>
                <w:rFonts w:ascii="Arial" w:hAnsi="Arial"/>
                <w:noProof/>
              </w:rPr>
              <w:t>Adding load sharing and load balancing optimization</w:t>
            </w:r>
            <w:r w:rsidR="00F16B30">
              <w:rPr>
                <w:rFonts w:ascii="Arial" w:hAnsi="Arial"/>
                <w:noProof/>
              </w:rPr>
              <w:t xml:space="preserve"> function description</w:t>
            </w:r>
            <w:r w:rsidR="00FC68D3">
              <w:rPr>
                <w:rFonts w:ascii="Arial" w:hAnsi="Arial"/>
                <w:noProof/>
              </w:rPr>
              <w:t xml:space="preserve"> and IEs in the </w:t>
            </w:r>
            <w:r w:rsidR="00FC68D3" w:rsidRPr="00FC68D3">
              <w:rPr>
                <w:rFonts w:ascii="Arial" w:hAnsi="Arial"/>
                <w:noProof/>
              </w:rPr>
              <w:t>RESOURCE STATUS REQUEST/RESPONSE/UPDATE/FAILURE procedures</w:t>
            </w:r>
            <w:r>
              <w:rPr>
                <w:rFonts w:ascii="Arial" w:hAnsi="Arial"/>
                <w:noProof/>
              </w:rPr>
              <w:t>.</w:t>
            </w:r>
            <w:r w:rsidR="00FC68D3" w:rsidRPr="00036D0C">
              <w:rPr>
                <w:noProof/>
                <w:lang w:eastAsia="zh-CN"/>
              </w:rPr>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D58AC" w:rsidRDefault="008D58AC" w:rsidP="008D58AC">
            <w:pPr>
              <w:spacing w:after="0"/>
              <w:rPr>
                <w:rFonts w:ascii="Arial" w:hAnsi="Arial"/>
                <w:noProof/>
              </w:rPr>
            </w:pPr>
            <w:r>
              <w:rPr>
                <w:rFonts w:ascii="Arial" w:hAnsi="Arial"/>
                <w:noProof/>
              </w:rPr>
              <w:t>The function of load sharing and load balancing optimization can not be supported.</w:t>
            </w:r>
          </w:p>
          <w:p w:rsidR="006F6DA7" w:rsidRDefault="006F6DA7" w:rsidP="006F6DA7">
            <w:pPr>
              <w:pStyle w:val="CRCoverPage"/>
              <w:spacing w:after="0"/>
              <w:ind w:left="100"/>
              <w:rPr>
                <w:noProof/>
              </w:rPr>
            </w:pP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FC68D3" w:rsidP="006B2D60">
            <w:pPr>
              <w:pStyle w:val="CRCoverPage"/>
              <w:spacing w:after="0"/>
              <w:ind w:left="100"/>
              <w:rPr>
                <w:noProof/>
                <w:lang w:eastAsia="zh-CN"/>
              </w:rPr>
            </w:pPr>
            <w:r>
              <w:rPr>
                <w:rFonts w:hint="eastAsia"/>
                <w:noProof/>
                <w:lang w:eastAsia="zh-CN"/>
              </w:rPr>
              <w:t>8.4.A,8.4.B,</w:t>
            </w:r>
            <w:r>
              <w:rPr>
                <w:noProof/>
                <w:lang w:eastAsia="zh-CN"/>
              </w:rPr>
              <w:t>9.1.3.C,9.1.3.D,9.1.3.E,9.1.3.F,9.2.</w:t>
            </w:r>
            <w:r w:rsidR="00AE11AB">
              <w:rPr>
                <w:noProof/>
                <w:lang w:eastAsia="zh-CN"/>
              </w:rPr>
              <w:t>3</w:t>
            </w:r>
            <w:r>
              <w:rPr>
                <w:noProof/>
                <w:lang w:eastAsia="zh-CN"/>
              </w:rPr>
              <w:t>.x1(new), 9.2.</w:t>
            </w:r>
            <w:r w:rsidR="00AE11AB">
              <w:rPr>
                <w:noProof/>
                <w:lang w:eastAsia="zh-CN"/>
              </w:rPr>
              <w:t>3</w:t>
            </w:r>
            <w:r>
              <w:rPr>
                <w:noProof/>
                <w:lang w:eastAsia="zh-CN"/>
              </w:rPr>
              <w:t>.x2(new), 9.2.</w:t>
            </w:r>
            <w:r w:rsidR="00AE11AB">
              <w:rPr>
                <w:noProof/>
                <w:lang w:eastAsia="zh-CN"/>
              </w:rPr>
              <w:t>3</w:t>
            </w:r>
            <w:r>
              <w:rPr>
                <w:noProof/>
                <w:lang w:eastAsia="zh-CN"/>
              </w:rPr>
              <w:t>.x3(new), 9.2.</w:t>
            </w:r>
            <w:r w:rsidR="00AE11AB">
              <w:rPr>
                <w:noProof/>
                <w:lang w:eastAsia="zh-CN"/>
              </w:rPr>
              <w:t>3</w:t>
            </w:r>
            <w:r>
              <w:rPr>
                <w:noProof/>
                <w:lang w:eastAsia="zh-CN"/>
              </w:rPr>
              <w:t>.x4(new), 9.2.</w:t>
            </w:r>
            <w:r w:rsidR="00AE11AB">
              <w:rPr>
                <w:noProof/>
                <w:lang w:eastAsia="zh-CN"/>
              </w:rPr>
              <w:t>3</w:t>
            </w:r>
            <w:r>
              <w:rPr>
                <w:noProof/>
                <w:lang w:eastAsia="zh-CN"/>
              </w:rPr>
              <w:t>.x5(new)</w:t>
            </w:r>
            <w:r w:rsidR="006B2D60">
              <w:rPr>
                <w:noProof/>
                <w:lang w:eastAsia="zh-CN"/>
              </w:rPr>
              <w:t xml:space="preserve"> , 9.2.3.x6(new), 9.2.3.x7(new),  9.2.3.x8(new)</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9024F4"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9024F4"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9024F4"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0F5168" w:rsidP="006F6DA7">
            <w:pPr>
              <w:pStyle w:val="CRCoverPage"/>
              <w:spacing w:after="0"/>
              <w:ind w:left="100"/>
              <w:rPr>
                <w:noProof/>
                <w:lang w:eastAsia="zh-CN"/>
              </w:rPr>
            </w:pPr>
            <w:r w:rsidRPr="000F5168">
              <w:rPr>
                <w:rFonts w:hint="eastAsia"/>
                <w:noProof/>
                <w:highlight w:val="yellow"/>
                <w:lang w:eastAsia="zh-CN"/>
              </w:rPr>
              <w:t>This TP is changed based on the BL CR R3-194771.</w:t>
            </w:r>
            <w:r w:rsidRPr="000F5168">
              <w:rPr>
                <w:noProof/>
                <w:highlight w:val="yellow"/>
                <w:lang w:eastAsia="zh-CN"/>
              </w:rPr>
              <w:t>The new changes are marked using “Huawei”</w:t>
            </w:r>
          </w:p>
        </w:tc>
      </w:tr>
    </w:tbl>
    <w:p w:rsidR="001E41F3" w:rsidRDefault="001E41F3">
      <w:pPr>
        <w:pStyle w:val="CRCoverPage"/>
        <w:spacing w:after="0"/>
        <w:rPr>
          <w:noProof/>
          <w:sz w:val="8"/>
          <w:szCs w:val="8"/>
        </w:rPr>
      </w:pPr>
    </w:p>
    <w:p w:rsidR="00F16B30" w:rsidRDefault="00F16B30" w:rsidP="00F16B3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576EDA" w:rsidRPr="00576EDA" w:rsidRDefault="00576EDA" w:rsidP="00576EDA">
      <w:pPr>
        <w:keepNext/>
        <w:keepLines/>
        <w:spacing w:before="180"/>
        <w:ind w:left="1134" w:hanging="1134"/>
        <w:outlineLvl w:val="1"/>
        <w:rPr>
          <w:rFonts w:ascii="Arial" w:eastAsia="SimSun" w:hAnsi="Arial"/>
          <w:sz w:val="32"/>
        </w:rPr>
      </w:pPr>
      <w:bookmarkStart w:id="3" w:name="_Toc5691788"/>
      <w:bookmarkStart w:id="4" w:name="_Toc13920086"/>
      <w:r w:rsidRPr="00576EDA">
        <w:rPr>
          <w:rFonts w:ascii="Arial" w:eastAsia="SimSun" w:hAnsi="Arial"/>
          <w:sz w:val="32"/>
        </w:rPr>
        <w:t>8.1</w:t>
      </w:r>
      <w:r w:rsidRPr="00576EDA">
        <w:rPr>
          <w:rFonts w:ascii="Arial" w:eastAsia="SimSun" w:hAnsi="Arial"/>
          <w:sz w:val="32"/>
        </w:rPr>
        <w:tab/>
        <w:t>Elementary procedures</w:t>
      </w:r>
      <w:bookmarkEnd w:id="3"/>
    </w:p>
    <w:p w:rsidR="00576EDA" w:rsidRPr="00576EDA" w:rsidRDefault="00576EDA" w:rsidP="00576EDA">
      <w:pPr>
        <w:rPr>
          <w:rFonts w:eastAsia="SimSun"/>
        </w:rPr>
      </w:pPr>
      <w:r w:rsidRPr="00576EDA">
        <w:rPr>
          <w:rFonts w:eastAsia="SimSun"/>
        </w:rPr>
        <w:t>In the following tables, all EPs are divided into Class 1 and Class 2 EPs.</w:t>
      </w:r>
    </w:p>
    <w:p w:rsidR="00576EDA" w:rsidRPr="00576EDA" w:rsidRDefault="00576EDA" w:rsidP="00576EDA">
      <w:pPr>
        <w:keepNext/>
        <w:keepLines/>
        <w:spacing w:before="60"/>
        <w:jc w:val="center"/>
        <w:rPr>
          <w:rFonts w:ascii="Arial" w:eastAsia="SimSun" w:hAnsi="Arial"/>
          <w:b/>
        </w:rPr>
      </w:pPr>
      <w:r w:rsidRPr="00576EDA">
        <w:rPr>
          <w:rFonts w:ascii="Arial" w:eastAsia="SimSun" w:hAnsi="Arial"/>
          <w:b/>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576EDA" w:rsidRPr="00576EDA" w:rsidTr="00F126ED">
        <w:trPr>
          <w:cantSplit/>
          <w:tblHeader/>
          <w:jc w:val="center"/>
        </w:trPr>
        <w:tc>
          <w:tcPr>
            <w:tcW w:w="1668" w:type="dxa"/>
            <w:vMerge w:val="restart"/>
          </w:tcPr>
          <w:p w:rsidR="00576EDA" w:rsidRPr="00576EDA" w:rsidRDefault="00576EDA" w:rsidP="00576EDA">
            <w:pPr>
              <w:keepNext/>
              <w:keepLines/>
              <w:spacing w:after="0"/>
              <w:jc w:val="center"/>
              <w:rPr>
                <w:rFonts w:ascii="Arial" w:eastAsia="SimSun" w:hAnsi="Arial"/>
                <w:b/>
                <w:sz w:val="18"/>
              </w:rPr>
            </w:pPr>
            <w:r w:rsidRPr="00576EDA">
              <w:rPr>
                <w:rFonts w:ascii="Arial" w:eastAsia="SimSun" w:hAnsi="Arial"/>
                <w:b/>
                <w:sz w:val="18"/>
              </w:rPr>
              <w:t>Elementary Procedure</w:t>
            </w:r>
          </w:p>
        </w:tc>
        <w:tc>
          <w:tcPr>
            <w:tcW w:w="2087" w:type="dxa"/>
            <w:vMerge w:val="restart"/>
          </w:tcPr>
          <w:p w:rsidR="00576EDA" w:rsidRPr="00576EDA" w:rsidRDefault="00576EDA" w:rsidP="00576EDA">
            <w:pPr>
              <w:keepNext/>
              <w:keepLines/>
              <w:spacing w:after="0"/>
              <w:jc w:val="center"/>
              <w:rPr>
                <w:rFonts w:ascii="Arial" w:eastAsia="SimSun" w:hAnsi="Arial"/>
                <w:b/>
                <w:sz w:val="18"/>
              </w:rPr>
            </w:pPr>
            <w:r w:rsidRPr="00576EDA">
              <w:rPr>
                <w:rFonts w:ascii="Arial" w:eastAsia="SimSun" w:hAnsi="Arial"/>
                <w:b/>
                <w:sz w:val="18"/>
              </w:rPr>
              <w:t>Initiating Message</w:t>
            </w:r>
          </w:p>
        </w:tc>
        <w:tc>
          <w:tcPr>
            <w:tcW w:w="2126" w:type="dxa"/>
          </w:tcPr>
          <w:p w:rsidR="00576EDA" w:rsidRPr="00576EDA" w:rsidRDefault="00576EDA" w:rsidP="00576EDA">
            <w:pPr>
              <w:keepNext/>
              <w:keepLines/>
              <w:spacing w:after="0"/>
              <w:jc w:val="center"/>
              <w:rPr>
                <w:rFonts w:ascii="Arial" w:eastAsia="SimSun" w:hAnsi="Arial"/>
                <w:b/>
                <w:sz w:val="18"/>
              </w:rPr>
            </w:pPr>
            <w:r w:rsidRPr="00576EDA">
              <w:rPr>
                <w:rFonts w:ascii="Arial" w:eastAsia="SimSun" w:hAnsi="Arial"/>
                <w:b/>
                <w:sz w:val="18"/>
              </w:rPr>
              <w:t>Successful Outcome</w:t>
            </w:r>
          </w:p>
        </w:tc>
        <w:tc>
          <w:tcPr>
            <w:tcW w:w="2484" w:type="dxa"/>
            <w:gridSpan w:val="2"/>
          </w:tcPr>
          <w:p w:rsidR="00576EDA" w:rsidRPr="00576EDA" w:rsidRDefault="00576EDA" w:rsidP="00576EDA">
            <w:pPr>
              <w:keepNext/>
              <w:keepLines/>
              <w:spacing w:after="0"/>
              <w:jc w:val="center"/>
              <w:rPr>
                <w:rFonts w:ascii="Arial" w:eastAsia="SimSun" w:hAnsi="Arial"/>
                <w:b/>
                <w:sz w:val="18"/>
              </w:rPr>
            </w:pPr>
            <w:r w:rsidRPr="00576EDA">
              <w:rPr>
                <w:rFonts w:ascii="Arial" w:eastAsia="SimSun" w:hAnsi="Arial"/>
                <w:b/>
                <w:sz w:val="18"/>
              </w:rPr>
              <w:t>Unsuccessful Outcome</w:t>
            </w:r>
          </w:p>
        </w:tc>
      </w:tr>
      <w:tr w:rsidR="00576EDA" w:rsidRPr="00576EDA" w:rsidTr="00F126ED">
        <w:trPr>
          <w:cantSplit/>
          <w:tblHeader/>
          <w:jc w:val="center"/>
        </w:trPr>
        <w:tc>
          <w:tcPr>
            <w:tcW w:w="1668" w:type="dxa"/>
            <w:vMerge/>
          </w:tcPr>
          <w:p w:rsidR="00576EDA" w:rsidRPr="00576EDA" w:rsidRDefault="00576EDA" w:rsidP="00576EDA">
            <w:pPr>
              <w:keepNext/>
              <w:keepLines/>
              <w:spacing w:after="0" w:line="0" w:lineRule="atLeast"/>
              <w:jc w:val="center"/>
              <w:rPr>
                <w:rFonts w:ascii="Arial" w:eastAsia="SimSun" w:hAnsi="Arial"/>
                <w:b/>
                <w:sz w:val="18"/>
                <w:lang w:eastAsia="ja-JP"/>
              </w:rPr>
            </w:pPr>
          </w:p>
        </w:tc>
        <w:tc>
          <w:tcPr>
            <w:tcW w:w="2087" w:type="dxa"/>
            <w:vMerge/>
          </w:tcPr>
          <w:p w:rsidR="00576EDA" w:rsidRPr="00576EDA" w:rsidRDefault="00576EDA" w:rsidP="00576EDA">
            <w:pPr>
              <w:keepNext/>
              <w:keepLines/>
              <w:spacing w:after="0" w:line="0" w:lineRule="atLeast"/>
              <w:jc w:val="center"/>
              <w:rPr>
                <w:rFonts w:ascii="Arial" w:eastAsia="SimSun" w:hAnsi="Arial"/>
                <w:b/>
                <w:sz w:val="18"/>
                <w:lang w:eastAsia="ja-JP"/>
              </w:rPr>
            </w:pPr>
          </w:p>
        </w:tc>
        <w:tc>
          <w:tcPr>
            <w:tcW w:w="2126" w:type="dxa"/>
          </w:tcPr>
          <w:p w:rsidR="00576EDA" w:rsidRPr="00576EDA" w:rsidRDefault="00576EDA" w:rsidP="00576EDA">
            <w:pPr>
              <w:keepNext/>
              <w:keepLines/>
              <w:spacing w:after="0"/>
              <w:jc w:val="center"/>
              <w:rPr>
                <w:rFonts w:ascii="Arial" w:eastAsia="SimSun" w:hAnsi="Arial"/>
                <w:b/>
                <w:sz w:val="18"/>
              </w:rPr>
            </w:pPr>
            <w:r w:rsidRPr="00576EDA">
              <w:rPr>
                <w:rFonts w:ascii="Arial" w:eastAsia="SimSun" w:hAnsi="Arial"/>
                <w:b/>
                <w:sz w:val="18"/>
              </w:rPr>
              <w:t>Response message</w:t>
            </w:r>
          </w:p>
        </w:tc>
        <w:tc>
          <w:tcPr>
            <w:tcW w:w="2484" w:type="dxa"/>
            <w:gridSpan w:val="2"/>
          </w:tcPr>
          <w:p w:rsidR="00576EDA" w:rsidRPr="00576EDA" w:rsidRDefault="00576EDA" w:rsidP="00576EDA">
            <w:pPr>
              <w:keepNext/>
              <w:keepLines/>
              <w:spacing w:after="0"/>
              <w:jc w:val="center"/>
              <w:rPr>
                <w:rFonts w:ascii="Arial" w:eastAsia="SimSun" w:hAnsi="Arial"/>
                <w:b/>
                <w:sz w:val="18"/>
              </w:rPr>
            </w:pPr>
            <w:r w:rsidRPr="00576EDA">
              <w:rPr>
                <w:rFonts w:ascii="Arial" w:eastAsia="SimSun" w:hAnsi="Arial"/>
                <w:b/>
                <w:sz w:val="18"/>
              </w:rPr>
              <w:t>Response message</w:t>
            </w:r>
          </w:p>
        </w:tc>
      </w:tr>
      <w:tr w:rsidR="00576EDA" w:rsidRPr="00576EDA" w:rsidTr="00F126ED">
        <w:trPr>
          <w:gridAfter w:val="1"/>
          <w:wAfter w:w="8" w:type="dxa"/>
          <w:cantSplit/>
          <w:jc w:val="center"/>
        </w:trPr>
        <w:tc>
          <w:tcPr>
            <w:tcW w:w="1668"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Handover Preparation</w:t>
            </w:r>
          </w:p>
        </w:tc>
        <w:tc>
          <w:tcPr>
            <w:tcW w:w="2087"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HANDOVER REQUEST</w:t>
            </w:r>
          </w:p>
        </w:tc>
        <w:tc>
          <w:tcPr>
            <w:tcW w:w="2126"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HANDOVER REQUEST ACKNOWLEDGE</w:t>
            </w:r>
          </w:p>
        </w:tc>
        <w:tc>
          <w:tcPr>
            <w:tcW w:w="2476"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HANDOVER PREPARATION FAILURE</w:t>
            </w:r>
          </w:p>
        </w:tc>
      </w:tr>
      <w:tr w:rsidR="00576EDA" w:rsidRPr="00576EDA" w:rsidTr="00F126ED">
        <w:trPr>
          <w:gridAfter w:val="1"/>
          <w:wAfter w:w="8" w:type="dxa"/>
          <w:cantSplit/>
          <w:jc w:val="center"/>
        </w:trPr>
        <w:tc>
          <w:tcPr>
            <w:tcW w:w="1668"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Retrieve UE Context</w:t>
            </w:r>
          </w:p>
        </w:tc>
        <w:tc>
          <w:tcPr>
            <w:tcW w:w="2087"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RETRIEVE UE CONTEXT REQUEST</w:t>
            </w:r>
          </w:p>
        </w:tc>
        <w:tc>
          <w:tcPr>
            <w:tcW w:w="2126"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RETRIEVE UE CONTEXT RESPONSE</w:t>
            </w:r>
          </w:p>
        </w:tc>
        <w:tc>
          <w:tcPr>
            <w:tcW w:w="2476"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RETRIEVE UE CONTEXT FAILURE</w:t>
            </w:r>
          </w:p>
        </w:tc>
      </w:tr>
      <w:tr w:rsidR="00576EDA" w:rsidRPr="00576EDA" w:rsidTr="00F126ED">
        <w:trPr>
          <w:gridAfter w:val="1"/>
          <w:wAfter w:w="8" w:type="dxa"/>
          <w:cantSplit/>
          <w:jc w:val="center"/>
        </w:trPr>
        <w:tc>
          <w:tcPr>
            <w:tcW w:w="1668"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S-NG-RAN node Addition Preparation</w:t>
            </w:r>
          </w:p>
        </w:tc>
        <w:tc>
          <w:tcPr>
            <w:tcW w:w="2087"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S-NODE ADDITION REQUEST</w:t>
            </w:r>
          </w:p>
        </w:tc>
        <w:tc>
          <w:tcPr>
            <w:tcW w:w="2126"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S-NODE ADDITION REQUEST ACKNOWLEDGE</w:t>
            </w:r>
          </w:p>
        </w:tc>
        <w:tc>
          <w:tcPr>
            <w:tcW w:w="2476"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S-NODE ADDITION REQUEST REJECT</w:t>
            </w:r>
          </w:p>
        </w:tc>
      </w:tr>
      <w:tr w:rsidR="00576EDA" w:rsidRPr="00576EDA" w:rsidTr="00F126ED">
        <w:trPr>
          <w:gridAfter w:val="1"/>
          <w:wAfter w:w="8" w:type="dxa"/>
          <w:cantSplit/>
          <w:jc w:val="center"/>
        </w:trPr>
        <w:tc>
          <w:tcPr>
            <w:tcW w:w="1668"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M-NG-RAN node initiated S-NG-RAN node Modification Preparation</w:t>
            </w:r>
          </w:p>
        </w:tc>
        <w:tc>
          <w:tcPr>
            <w:tcW w:w="2087"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S-NODE MODIFICATION REQUEST</w:t>
            </w:r>
          </w:p>
        </w:tc>
        <w:tc>
          <w:tcPr>
            <w:tcW w:w="2126"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S-NODE MODIFICATION REQUEST ACKNOWLEDGE</w:t>
            </w:r>
          </w:p>
        </w:tc>
        <w:tc>
          <w:tcPr>
            <w:tcW w:w="2476"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S-NODE MODIFICATION REQUEST REJECT</w:t>
            </w:r>
          </w:p>
        </w:tc>
      </w:tr>
      <w:tr w:rsidR="00576EDA" w:rsidRPr="00576EDA" w:rsidTr="00F126ED">
        <w:trPr>
          <w:gridAfter w:val="1"/>
          <w:wAfter w:w="8" w:type="dxa"/>
          <w:cantSplit/>
          <w:jc w:val="center"/>
        </w:trPr>
        <w:tc>
          <w:tcPr>
            <w:tcW w:w="1668"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S-NG-RAN node initiated S-NG-RAN node Modification</w:t>
            </w:r>
          </w:p>
        </w:tc>
        <w:tc>
          <w:tcPr>
            <w:tcW w:w="2087"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S-NODE MODIFICATION REQUIRED</w:t>
            </w:r>
          </w:p>
        </w:tc>
        <w:tc>
          <w:tcPr>
            <w:tcW w:w="2126"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S-NODE MODIFICATION CONFIRM</w:t>
            </w:r>
          </w:p>
        </w:tc>
        <w:tc>
          <w:tcPr>
            <w:tcW w:w="2476"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S-NODE MODIFICATION REFUSE</w:t>
            </w:r>
          </w:p>
        </w:tc>
      </w:tr>
      <w:tr w:rsidR="00576EDA" w:rsidRPr="00576EDA" w:rsidTr="00F126ED">
        <w:trPr>
          <w:gridAfter w:val="1"/>
          <w:wAfter w:w="8" w:type="dxa"/>
          <w:cantSplit/>
          <w:jc w:val="center"/>
        </w:trPr>
        <w:tc>
          <w:tcPr>
            <w:tcW w:w="1668"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S-NG-RAN node initiated S-NG-RAN node CHANGE</w:t>
            </w:r>
          </w:p>
        </w:tc>
        <w:tc>
          <w:tcPr>
            <w:tcW w:w="2087"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S-NODE CHANGE REQUIRED</w:t>
            </w:r>
          </w:p>
        </w:tc>
        <w:tc>
          <w:tcPr>
            <w:tcW w:w="2126"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S-NODE CHANGE CONFIRM</w:t>
            </w:r>
          </w:p>
        </w:tc>
        <w:tc>
          <w:tcPr>
            <w:tcW w:w="2476"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S-NODE CHANGE REFUSE</w:t>
            </w:r>
          </w:p>
        </w:tc>
      </w:tr>
      <w:tr w:rsidR="00576EDA" w:rsidRPr="00576EDA" w:rsidTr="00F126ED">
        <w:trPr>
          <w:gridAfter w:val="1"/>
          <w:wAfter w:w="8" w:type="dxa"/>
          <w:cantSplit/>
          <w:jc w:val="center"/>
        </w:trPr>
        <w:tc>
          <w:tcPr>
            <w:tcW w:w="1668"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M-NG-RAN node initiated S-NG-RAN node Release</w:t>
            </w:r>
          </w:p>
        </w:tc>
        <w:tc>
          <w:tcPr>
            <w:tcW w:w="2087"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S-NODE RELEASE REQUEST</w:t>
            </w:r>
          </w:p>
        </w:tc>
        <w:tc>
          <w:tcPr>
            <w:tcW w:w="2126"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S-NODE RELEASE REQUEST ACKNOWLEDGE</w:t>
            </w:r>
          </w:p>
        </w:tc>
        <w:tc>
          <w:tcPr>
            <w:tcW w:w="2476"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S-NODE RELEASE REJECT</w:t>
            </w:r>
          </w:p>
        </w:tc>
      </w:tr>
      <w:tr w:rsidR="00576EDA" w:rsidRPr="00576EDA" w:rsidTr="00F126ED">
        <w:trPr>
          <w:gridAfter w:val="1"/>
          <w:wAfter w:w="8" w:type="dxa"/>
          <w:cantSplit/>
          <w:jc w:val="center"/>
        </w:trPr>
        <w:tc>
          <w:tcPr>
            <w:tcW w:w="1668"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S-NG-RAN node initiated S-NG-RAN node Release</w:t>
            </w:r>
          </w:p>
        </w:tc>
        <w:tc>
          <w:tcPr>
            <w:tcW w:w="2087"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S-NODE RELEASE REQUIRED</w:t>
            </w:r>
          </w:p>
        </w:tc>
        <w:tc>
          <w:tcPr>
            <w:tcW w:w="2126"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S-NODE RELEASE CONFIRM</w:t>
            </w:r>
          </w:p>
        </w:tc>
        <w:tc>
          <w:tcPr>
            <w:tcW w:w="2476" w:type="dxa"/>
          </w:tcPr>
          <w:p w:rsidR="00576EDA" w:rsidRPr="00576EDA" w:rsidRDefault="00576EDA" w:rsidP="00576EDA">
            <w:pPr>
              <w:keepNext/>
              <w:keepLines/>
              <w:spacing w:after="0"/>
              <w:rPr>
                <w:rFonts w:ascii="Arial" w:eastAsia="SimSun" w:hAnsi="Arial"/>
                <w:sz w:val="18"/>
              </w:rPr>
            </w:pPr>
          </w:p>
        </w:tc>
      </w:tr>
      <w:tr w:rsidR="00576EDA" w:rsidRPr="00576EDA" w:rsidTr="00F126ED">
        <w:trPr>
          <w:gridAfter w:val="1"/>
          <w:wAfter w:w="8" w:type="dxa"/>
          <w:cantSplit/>
          <w:jc w:val="center"/>
        </w:trPr>
        <w:tc>
          <w:tcPr>
            <w:tcW w:w="1668"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 xml:space="preserve">Xn Setup </w:t>
            </w:r>
          </w:p>
        </w:tc>
        <w:tc>
          <w:tcPr>
            <w:tcW w:w="2087"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XN SETUP REQUEST</w:t>
            </w:r>
          </w:p>
        </w:tc>
        <w:tc>
          <w:tcPr>
            <w:tcW w:w="2126"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XN SETUP RESPONSE</w:t>
            </w:r>
          </w:p>
        </w:tc>
        <w:tc>
          <w:tcPr>
            <w:tcW w:w="2476"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XN SETUP FAILURE</w:t>
            </w:r>
          </w:p>
        </w:tc>
      </w:tr>
      <w:tr w:rsidR="00576EDA" w:rsidRPr="00576EDA" w:rsidTr="00F126ED">
        <w:trPr>
          <w:gridAfter w:val="1"/>
          <w:wAfter w:w="8" w:type="dxa"/>
          <w:cantSplit/>
          <w:jc w:val="center"/>
        </w:trPr>
        <w:tc>
          <w:tcPr>
            <w:tcW w:w="1668"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NG-RAN node Configuration Update</w:t>
            </w:r>
          </w:p>
        </w:tc>
        <w:tc>
          <w:tcPr>
            <w:tcW w:w="2087"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NG-RAN NODE CONFIGURATION UPDATE</w:t>
            </w:r>
          </w:p>
        </w:tc>
        <w:tc>
          <w:tcPr>
            <w:tcW w:w="2126"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NG-RAN NODE CONFIGURATION UPDATE ACKNOWLEDGE</w:t>
            </w:r>
          </w:p>
        </w:tc>
        <w:tc>
          <w:tcPr>
            <w:tcW w:w="2476"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NG-RAN NODE CONFIGURATION UPDATE FAILURE</w:t>
            </w:r>
          </w:p>
        </w:tc>
      </w:tr>
      <w:tr w:rsidR="00576EDA" w:rsidRPr="00576EDA" w:rsidTr="00F126ED">
        <w:trPr>
          <w:gridAfter w:val="1"/>
          <w:wAfter w:w="8" w:type="dxa"/>
          <w:cantSplit/>
          <w:jc w:val="center"/>
        </w:trPr>
        <w:tc>
          <w:tcPr>
            <w:tcW w:w="1668"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Cell Activation</w:t>
            </w:r>
          </w:p>
        </w:tc>
        <w:tc>
          <w:tcPr>
            <w:tcW w:w="2087"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CELL ACTIVATION REQUEST</w:t>
            </w:r>
          </w:p>
        </w:tc>
        <w:tc>
          <w:tcPr>
            <w:tcW w:w="2126"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CELL ACTIVATION RESPONSE</w:t>
            </w:r>
          </w:p>
        </w:tc>
        <w:tc>
          <w:tcPr>
            <w:tcW w:w="2476"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CELL ACTIVATION FAILURE</w:t>
            </w:r>
          </w:p>
        </w:tc>
      </w:tr>
      <w:tr w:rsidR="00576EDA" w:rsidRPr="00576EDA" w:rsidTr="00F126ED">
        <w:trPr>
          <w:gridAfter w:val="1"/>
          <w:wAfter w:w="8" w:type="dxa"/>
          <w:cantSplit/>
          <w:jc w:val="center"/>
        </w:trPr>
        <w:tc>
          <w:tcPr>
            <w:tcW w:w="1668"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Reset</w:t>
            </w:r>
          </w:p>
        </w:tc>
        <w:tc>
          <w:tcPr>
            <w:tcW w:w="2087"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RESET REQUEST</w:t>
            </w:r>
          </w:p>
        </w:tc>
        <w:tc>
          <w:tcPr>
            <w:tcW w:w="2126"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RESET RESPONSE</w:t>
            </w:r>
          </w:p>
        </w:tc>
        <w:tc>
          <w:tcPr>
            <w:tcW w:w="2476" w:type="dxa"/>
          </w:tcPr>
          <w:p w:rsidR="00576EDA" w:rsidRPr="00576EDA" w:rsidRDefault="00576EDA" w:rsidP="00576EDA">
            <w:pPr>
              <w:keepNext/>
              <w:keepLines/>
              <w:spacing w:after="0"/>
              <w:rPr>
                <w:rFonts w:ascii="Arial" w:eastAsia="SimSun" w:hAnsi="Arial"/>
                <w:sz w:val="18"/>
              </w:rPr>
            </w:pPr>
          </w:p>
        </w:tc>
      </w:tr>
      <w:tr w:rsidR="00576EDA" w:rsidRPr="00576EDA" w:rsidTr="00F126ED">
        <w:trPr>
          <w:gridAfter w:val="1"/>
          <w:wAfter w:w="8" w:type="dxa"/>
          <w:cantSplit/>
          <w:jc w:val="center"/>
        </w:trPr>
        <w:tc>
          <w:tcPr>
            <w:tcW w:w="1668"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Xn Removal</w:t>
            </w:r>
          </w:p>
        </w:tc>
        <w:tc>
          <w:tcPr>
            <w:tcW w:w="2087"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Xn REMOVAL REQUEST</w:t>
            </w:r>
          </w:p>
        </w:tc>
        <w:tc>
          <w:tcPr>
            <w:tcW w:w="2126"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Xn REMOVAL RESPONSE</w:t>
            </w:r>
          </w:p>
        </w:tc>
        <w:tc>
          <w:tcPr>
            <w:tcW w:w="2476"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Xn REMOVAL FAILURE</w:t>
            </w:r>
          </w:p>
        </w:tc>
      </w:tr>
      <w:tr w:rsidR="00576EDA" w:rsidRPr="00576EDA" w:rsidTr="00F126ED">
        <w:trPr>
          <w:gridAfter w:val="1"/>
          <w:wAfter w:w="8" w:type="dxa"/>
          <w:cantSplit/>
          <w:jc w:val="center"/>
        </w:trPr>
        <w:tc>
          <w:tcPr>
            <w:tcW w:w="1668"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E-UTRA - NR Cell Resource Coordination</w:t>
            </w:r>
          </w:p>
        </w:tc>
        <w:tc>
          <w:tcPr>
            <w:tcW w:w="2087"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E-UTRA - NR CELL RESOURCE COORDINATION REQUEST</w:t>
            </w:r>
          </w:p>
        </w:tc>
        <w:tc>
          <w:tcPr>
            <w:tcW w:w="2126"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E-UTRA - NR CELL RESOURCE COORDINATION RESPONSE</w:t>
            </w:r>
          </w:p>
        </w:tc>
        <w:tc>
          <w:tcPr>
            <w:tcW w:w="2476" w:type="dxa"/>
          </w:tcPr>
          <w:p w:rsidR="00576EDA" w:rsidRPr="00576EDA" w:rsidRDefault="00576EDA" w:rsidP="00576EDA">
            <w:pPr>
              <w:keepNext/>
              <w:keepLines/>
              <w:spacing w:after="0"/>
              <w:rPr>
                <w:rFonts w:ascii="Arial" w:eastAsia="SimSun" w:hAnsi="Arial"/>
                <w:sz w:val="18"/>
              </w:rPr>
            </w:pPr>
          </w:p>
        </w:tc>
      </w:tr>
      <w:tr w:rsidR="00576EDA" w:rsidRPr="00576EDA" w:rsidTr="00F126ED">
        <w:trPr>
          <w:gridAfter w:val="1"/>
          <w:wAfter w:w="8" w:type="dxa"/>
          <w:cantSplit/>
          <w:jc w:val="center"/>
          <w:ins w:id="5" w:author="Nokia" w:date="2019-08-29T10:33:00Z"/>
        </w:trPr>
        <w:tc>
          <w:tcPr>
            <w:tcW w:w="1668" w:type="dxa"/>
            <w:tcBorders>
              <w:top w:val="single" w:sz="6" w:space="0" w:color="000000"/>
              <w:left w:val="single" w:sz="6" w:space="0" w:color="000000"/>
              <w:bottom w:val="single" w:sz="6" w:space="0" w:color="000000"/>
              <w:right w:val="single" w:sz="6" w:space="0" w:color="000000"/>
            </w:tcBorders>
          </w:tcPr>
          <w:p w:rsidR="00576EDA" w:rsidRPr="00576EDA" w:rsidRDefault="00576EDA" w:rsidP="00576EDA">
            <w:pPr>
              <w:keepNext/>
              <w:keepLines/>
              <w:spacing w:after="0"/>
              <w:rPr>
                <w:ins w:id="6" w:author="Nokia" w:date="2019-08-29T10:33:00Z"/>
                <w:rFonts w:ascii="Arial" w:eastAsia="SimSun" w:hAnsi="Arial"/>
                <w:sz w:val="18"/>
              </w:rPr>
            </w:pPr>
            <w:ins w:id="7" w:author="Nokia" w:date="2019-08-29T10:33:00Z">
              <w:r w:rsidRPr="00576EDA">
                <w:rPr>
                  <w:rFonts w:ascii="Arial" w:eastAsia="SimSun" w:hAnsi="Arial"/>
                  <w:sz w:val="18"/>
                </w:rPr>
                <w:t>Resource Status Reporting Initiation</w:t>
              </w:r>
            </w:ins>
          </w:p>
        </w:tc>
        <w:tc>
          <w:tcPr>
            <w:tcW w:w="2087" w:type="dxa"/>
            <w:tcBorders>
              <w:top w:val="single" w:sz="6" w:space="0" w:color="000000"/>
              <w:left w:val="single" w:sz="6" w:space="0" w:color="000000"/>
              <w:bottom w:val="single" w:sz="6" w:space="0" w:color="000000"/>
              <w:right w:val="single" w:sz="6" w:space="0" w:color="000000"/>
            </w:tcBorders>
          </w:tcPr>
          <w:p w:rsidR="00576EDA" w:rsidRPr="00576EDA" w:rsidRDefault="00576EDA" w:rsidP="00576EDA">
            <w:pPr>
              <w:keepNext/>
              <w:keepLines/>
              <w:spacing w:after="0"/>
              <w:rPr>
                <w:ins w:id="8" w:author="Nokia" w:date="2019-08-29T10:33:00Z"/>
                <w:rFonts w:ascii="Arial" w:eastAsia="SimSun" w:hAnsi="Arial"/>
                <w:sz w:val="18"/>
              </w:rPr>
            </w:pPr>
            <w:ins w:id="9" w:author="Nokia" w:date="2019-08-29T10:33:00Z">
              <w:r w:rsidRPr="00576EDA">
                <w:rPr>
                  <w:rFonts w:ascii="Arial" w:eastAsia="SimSun" w:hAnsi="Arial"/>
                  <w:sz w:val="18"/>
                </w:rPr>
                <w:t>RESOURCE STATUS REQUEST</w:t>
              </w:r>
            </w:ins>
          </w:p>
        </w:tc>
        <w:tc>
          <w:tcPr>
            <w:tcW w:w="2126" w:type="dxa"/>
            <w:tcBorders>
              <w:top w:val="single" w:sz="6" w:space="0" w:color="000000"/>
              <w:left w:val="single" w:sz="6" w:space="0" w:color="000000"/>
              <w:bottom w:val="single" w:sz="6" w:space="0" w:color="000000"/>
              <w:right w:val="single" w:sz="6" w:space="0" w:color="000000"/>
            </w:tcBorders>
          </w:tcPr>
          <w:p w:rsidR="00576EDA" w:rsidRPr="00576EDA" w:rsidRDefault="00576EDA" w:rsidP="00576EDA">
            <w:pPr>
              <w:keepNext/>
              <w:keepLines/>
              <w:spacing w:after="0"/>
              <w:rPr>
                <w:ins w:id="10" w:author="Nokia" w:date="2019-08-29T10:33:00Z"/>
                <w:rFonts w:ascii="Arial" w:eastAsia="SimSun" w:hAnsi="Arial"/>
                <w:sz w:val="18"/>
              </w:rPr>
            </w:pPr>
            <w:ins w:id="11" w:author="Nokia" w:date="2019-08-29T10:33:00Z">
              <w:r w:rsidRPr="00576EDA">
                <w:rPr>
                  <w:rFonts w:ascii="Arial" w:eastAsia="SimSun" w:hAnsi="Arial"/>
                  <w:sz w:val="18"/>
                </w:rPr>
                <w:t>RESOURCE STATUS RESPONSE</w:t>
              </w:r>
            </w:ins>
          </w:p>
        </w:tc>
        <w:tc>
          <w:tcPr>
            <w:tcW w:w="2476" w:type="dxa"/>
            <w:tcBorders>
              <w:top w:val="single" w:sz="6" w:space="0" w:color="000000"/>
              <w:left w:val="single" w:sz="6" w:space="0" w:color="000000"/>
              <w:bottom w:val="single" w:sz="6" w:space="0" w:color="000000"/>
              <w:right w:val="single" w:sz="6" w:space="0" w:color="000000"/>
            </w:tcBorders>
          </w:tcPr>
          <w:p w:rsidR="00576EDA" w:rsidRPr="00576EDA" w:rsidRDefault="00576EDA" w:rsidP="00576EDA">
            <w:pPr>
              <w:keepNext/>
              <w:keepLines/>
              <w:spacing w:after="0"/>
              <w:rPr>
                <w:ins w:id="12" w:author="Nokia" w:date="2019-08-29T10:33:00Z"/>
                <w:rFonts w:ascii="Arial" w:eastAsia="SimSun" w:hAnsi="Arial"/>
                <w:sz w:val="18"/>
              </w:rPr>
            </w:pPr>
            <w:ins w:id="13" w:author="Nokia" w:date="2019-08-29T10:33:00Z">
              <w:r w:rsidRPr="00576EDA">
                <w:rPr>
                  <w:rFonts w:ascii="Arial" w:eastAsia="SimSun" w:hAnsi="Arial"/>
                  <w:sz w:val="18"/>
                </w:rPr>
                <w:t>RESOURCE STATUS FAILURE</w:t>
              </w:r>
            </w:ins>
          </w:p>
        </w:tc>
      </w:tr>
    </w:tbl>
    <w:p w:rsidR="00576EDA" w:rsidRPr="00576EDA" w:rsidRDefault="00576EDA" w:rsidP="00576EDA">
      <w:pPr>
        <w:rPr>
          <w:rFonts w:eastAsia="SimSun"/>
        </w:rPr>
      </w:pPr>
    </w:p>
    <w:p w:rsidR="00576EDA" w:rsidRPr="00576EDA" w:rsidRDefault="00576EDA" w:rsidP="00576EDA">
      <w:pPr>
        <w:keepNext/>
        <w:keepLines/>
        <w:spacing w:before="60"/>
        <w:jc w:val="center"/>
        <w:rPr>
          <w:rFonts w:ascii="Arial" w:eastAsia="SimSun" w:hAnsi="Arial"/>
          <w:b/>
        </w:rPr>
      </w:pPr>
      <w:r w:rsidRPr="00576EDA">
        <w:rPr>
          <w:rFonts w:ascii="Arial" w:eastAsia="SimSun" w:hAnsi="Arial"/>
          <w:b/>
        </w:rPr>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576EDA" w:rsidRPr="00576EDA" w:rsidTr="00F126ED">
        <w:trPr>
          <w:cantSplit/>
          <w:tblHeader/>
          <w:jc w:val="center"/>
        </w:trPr>
        <w:tc>
          <w:tcPr>
            <w:tcW w:w="3085" w:type="dxa"/>
          </w:tcPr>
          <w:p w:rsidR="00576EDA" w:rsidRPr="00576EDA" w:rsidRDefault="00576EDA" w:rsidP="00576EDA">
            <w:pPr>
              <w:keepNext/>
              <w:keepLines/>
              <w:spacing w:after="0"/>
              <w:jc w:val="center"/>
              <w:rPr>
                <w:rFonts w:ascii="Arial" w:eastAsia="SimSun" w:hAnsi="Arial"/>
                <w:b/>
                <w:sz w:val="18"/>
              </w:rPr>
            </w:pPr>
            <w:r w:rsidRPr="00576EDA">
              <w:rPr>
                <w:rFonts w:ascii="Arial" w:eastAsia="SimSun" w:hAnsi="Arial"/>
                <w:b/>
                <w:sz w:val="18"/>
              </w:rPr>
              <w:t>Elementary Procedure</w:t>
            </w:r>
          </w:p>
        </w:tc>
        <w:tc>
          <w:tcPr>
            <w:tcW w:w="3250" w:type="dxa"/>
          </w:tcPr>
          <w:p w:rsidR="00576EDA" w:rsidRPr="00576EDA" w:rsidRDefault="00576EDA" w:rsidP="00576EDA">
            <w:pPr>
              <w:keepNext/>
              <w:keepLines/>
              <w:spacing w:after="0"/>
              <w:jc w:val="center"/>
              <w:rPr>
                <w:rFonts w:ascii="Arial" w:eastAsia="SimSun" w:hAnsi="Arial"/>
                <w:b/>
                <w:sz w:val="18"/>
              </w:rPr>
            </w:pPr>
            <w:r w:rsidRPr="00576EDA">
              <w:rPr>
                <w:rFonts w:ascii="Arial" w:eastAsia="SimSun" w:hAnsi="Arial"/>
                <w:b/>
                <w:sz w:val="18"/>
              </w:rPr>
              <w:t>Initiating Message</w:t>
            </w:r>
          </w:p>
        </w:tc>
      </w:tr>
      <w:tr w:rsidR="00576EDA" w:rsidRPr="00576EDA" w:rsidTr="00F126ED">
        <w:trPr>
          <w:cantSplit/>
          <w:jc w:val="center"/>
        </w:trPr>
        <w:tc>
          <w:tcPr>
            <w:tcW w:w="3085"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Handover Cancel</w:t>
            </w:r>
          </w:p>
        </w:tc>
        <w:tc>
          <w:tcPr>
            <w:tcW w:w="3250"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HANDOVER CANCEL</w:t>
            </w:r>
          </w:p>
        </w:tc>
      </w:tr>
      <w:tr w:rsidR="00576EDA" w:rsidRPr="00576EDA" w:rsidTr="00F126ED">
        <w:trPr>
          <w:cantSplit/>
          <w:jc w:val="center"/>
        </w:trPr>
        <w:tc>
          <w:tcPr>
            <w:tcW w:w="3085"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SN Status Transfer</w:t>
            </w:r>
          </w:p>
        </w:tc>
        <w:tc>
          <w:tcPr>
            <w:tcW w:w="3250"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SN STATUS TRANSFER</w:t>
            </w:r>
          </w:p>
        </w:tc>
      </w:tr>
      <w:tr w:rsidR="00576EDA" w:rsidRPr="00576EDA" w:rsidTr="00F126ED">
        <w:trPr>
          <w:cantSplit/>
          <w:jc w:val="center"/>
        </w:trPr>
        <w:tc>
          <w:tcPr>
            <w:tcW w:w="3085"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RAN Paging</w:t>
            </w:r>
          </w:p>
        </w:tc>
        <w:tc>
          <w:tcPr>
            <w:tcW w:w="3250"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RAN PAGING</w:t>
            </w:r>
          </w:p>
        </w:tc>
      </w:tr>
      <w:tr w:rsidR="00576EDA" w:rsidRPr="00576EDA" w:rsidTr="00F126ED">
        <w:trPr>
          <w:cantSplit/>
          <w:jc w:val="center"/>
        </w:trPr>
        <w:tc>
          <w:tcPr>
            <w:tcW w:w="3085"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Xn-U Address Indication</w:t>
            </w:r>
          </w:p>
        </w:tc>
        <w:tc>
          <w:tcPr>
            <w:tcW w:w="3250"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XN-U ADDRESS INDICATION</w:t>
            </w:r>
          </w:p>
        </w:tc>
      </w:tr>
      <w:tr w:rsidR="00576EDA" w:rsidRPr="00576EDA" w:rsidTr="00F126ED">
        <w:trPr>
          <w:cantSplit/>
          <w:jc w:val="center"/>
        </w:trPr>
        <w:tc>
          <w:tcPr>
            <w:tcW w:w="3085"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S-NG-RAN node Reconfiguration Completion</w:t>
            </w:r>
          </w:p>
        </w:tc>
        <w:tc>
          <w:tcPr>
            <w:tcW w:w="3250"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S-NODE RECONFIGURATION COMPLETE</w:t>
            </w:r>
          </w:p>
        </w:tc>
      </w:tr>
      <w:tr w:rsidR="00576EDA" w:rsidRPr="00576EDA" w:rsidTr="00F126ED">
        <w:trPr>
          <w:cantSplit/>
          <w:jc w:val="center"/>
        </w:trPr>
        <w:tc>
          <w:tcPr>
            <w:tcW w:w="3085"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S-NG-RAN node Counter Check</w:t>
            </w:r>
          </w:p>
        </w:tc>
        <w:tc>
          <w:tcPr>
            <w:tcW w:w="3250" w:type="dxa"/>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S-NODE COUNTER CHECK REQUEST</w:t>
            </w:r>
          </w:p>
        </w:tc>
      </w:tr>
      <w:tr w:rsidR="00576EDA" w:rsidRPr="00576EDA" w:rsidTr="00F126ED">
        <w:trPr>
          <w:cantSplit/>
          <w:jc w:val="center"/>
        </w:trPr>
        <w:tc>
          <w:tcPr>
            <w:tcW w:w="3085"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UE Context Release</w:t>
            </w:r>
          </w:p>
        </w:tc>
        <w:tc>
          <w:tcPr>
            <w:tcW w:w="3250"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UE CONTEXT RELEASE</w:t>
            </w:r>
          </w:p>
        </w:tc>
      </w:tr>
      <w:tr w:rsidR="00576EDA" w:rsidRPr="00576EDA" w:rsidTr="00F126ED">
        <w:trPr>
          <w:cantSplit/>
          <w:jc w:val="center"/>
        </w:trPr>
        <w:tc>
          <w:tcPr>
            <w:tcW w:w="3085"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RRC Transfer</w:t>
            </w:r>
          </w:p>
        </w:tc>
        <w:tc>
          <w:tcPr>
            <w:tcW w:w="3250"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RRC TRANSFER</w:t>
            </w:r>
          </w:p>
        </w:tc>
      </w:tr>
      <w:tr w:rsidR="00576EDA" w:rsidRPr="00576EDA" w:rsidTr="00F126ED">
        <w:trPr>
          <w:cantSplit/>
          <w:jc w:val="center"/>
        </w:trPr>
        <w:tc>
          <w:tcPr>
            <w:tcW w:w="3085"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Error Indication</w:t>
            </w:r>
          </w:p>
        </w:tc>
        <w:tc>
          <w:tcPr>
            <w:tcW w:w="3250"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ERROR INDICATION</w:t>
            </w:r>
          </w:p>
        </w:tc>
      </w:tr>
      <w:tr w:rsidR="00576EDA" w:rsidRPr="00576EDA" w:rsidTr="00F126ED">
        <w:trPr>
          <w:cantSplit/>
          <w:jc w:val="center"/>
        </w:trPr>
        <w:tc>
          <w:tcPr>
            <w:tcW w:w="3085"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Notification Control Indication</w:t>
            </w:r>
          </w:p>
        </w:tc>
        <w:tc>
          <w:tcPr>
            <w:tcW w:w="3250"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NOTIFICATION CONTROL INDICATION</w:t>
            </w:r>
          </w:p>
        </w:tc>
      </w:tr>
      <w:tr w:rsidR="00576EDA" w:rsidRPr="00576EDA" w:rsidTr="00F126ED">
        <w:trPr>
          <w:cantSplit/>
          <w:jc w:val="center"/>
        </w:trPr>
        <w:tc>
          <w:tcPr>
            <w:tcW w:w="3085"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Activity Notification</w:t>
            </w:r>
          </w:p>
        </w:tc>
        <w:tc>
          <w:tcPr>
            <w:tcW w:w="3250"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ACTIVITY NOTIFICATION</w:t>
            </w:r>
          </w:p>
        </w:tc>
      </w:tr>
      <w:tr w:rsidR="00576EDA" w:rsidRPr="00576EDA" w:rsidTr="00F126ED">
        <w:trPr>
          <w:cantSplit/>
          <w:jc w:val="center"/>
        </w:trPr>
        <w:tc>
          <w:tcPr>
            <w:tcW w:w="3085"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rFonts w:ascii="Arial" w:eastAsia="SimSun" w:hAnsi="Arial"/>
                <w:sz w:val="18"/>
              </w:rPr>
            </w:pPr>
            <w:r w:rsidRPr="00576EDA">
              <w:rPr>
                <w:rFonts w:ascii="Arial" w:eastAsia="SimSun" w:hAnsi="Arial"/>
                <w:sz w:val="18"/>
              </w:rPr>
              <w:t>SECONDARY RAT DATA USAGE REPORT</w:t>
            </w:r>
          </w:p>
        </w:tc>
      </w:tr>
      <w:tr w:rsidR="00576EDA" w:rsidRPr="00576EDA" w:rsidTr="00F126ED">
        <w:trPr>
          <w:cantSplit/>
          <w:jc w:val="center"/>
          <w:ins w:id="14" w:author="Nokia" w:date="2019-08-29T10:34:00Z"/>
        </w:trPr>
        <w:tc>
          <w:tcPr>
            <w:tcW w:w="3085"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ins w:id="15" w:author="LiuLiang" w:date="2019-08-16T19:34:00Z"/>
                <w:rFonts w:ascii="Arial" w:eastAsia="SimSun" w:hAnsi="Arial"/>
                <w:sz w:val="18"/>
              </w:rPr>
            </w:pPr>
            <w:ins w:id="16" w:author="LiuLiang" w:date="2019-08-16T19:34:00Z">
              <w:r w:rsidRPr="00576EDA">
                <w:rPr>
                  <w:rFonts w:ascii="Arial" w:eastAsia="SimSun" w:hAnsi="Arial"/>
                  <w:sz w:val="18"/>
                </w:rPr>
                <w:t>R</w:t>
              </w:r>
            </w:ins>
            <w:ins w:id="17" w:author="Nokia" w:date="2019-08-29T10:35:00Z">
              <w:r w:rsidRPr="00576EDA">
                <w:rPr>
                  <w:rFonts w:ascii="Arial" w:eastAsia="SimSun" w:hAnsi="Arial"/>
                  <w:sz w:val="18"/>
                </w:rPr>
                <w:t>esource Status Reporting</w:t>
              </w:r>
            </w:ins>
          </w:p>
        </w:tc>
        <w:tc>
          <w:tcPr>
            <w:tcW w:w="3250"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ins w:id="18" w:author="LiuLiang" w:date="2019-08-16T19:34:00Z"/>
                <w:rFonts w:ascii="Arial" w:eastAsia="SimSun" w:hAnsi="Arial"/>
                <w:sz w:val="18"/>
              </w:rPr>
            </w:pPr>
            <w:ins w:id="19" w:author="LiuLiang" w:date="2019-08-16T19:34:00Z">
              <w:r w:rsidRPr="00576EDA">
                <w:rPr>
                  <w:rFonts w:ascii="Arial" w:eastAsia="SimSun" w:hAnsi="Arial"/>
                  <w:sz w:val="18"/>
                </w:rPr>
                <w:t>R</w:t>
              </w:r>
            </w:ins>
            <w:ins w:id="20" w:author="Nokia" w:date="2019-08-29T10:35:00Z">
              <w:r w:rsidRPr="00576EDA">
                <w:rPr>
                  <w:rFonts w:ascii="Arial" w:eastAsia="SimSun" w:hAnsi="Arial"/>
                  <w:sz w:val="18"/>
                </w:rPr>
                <w:t>ESOURCE STATUS UPDATE</w:t>
              </w:r>
            </w:ins>
          </w:p>
        </w:tc>
      </w:tr>
    </w:tbl>
    <w:p w:rsidR="00576EDA" w:rsidRPr="00576EDA" w:rsidRDefault="00576EDA" w:rsidP="00576EDA">
      <w:pPr>
        <w:rPr>
          <w:rFonts w:eastAsia="SimSun"/>
        </w:rPr>
      </w:pPr>
    </w:p>
    <w:p w:rsidR="00576EDA" w:rsidRPr="00576EDA" w:rsidRDefault="00576EDA" w:rsidP="00576EDA">
      <w:pPr>
        <w:rPr>
          <w:rFonts w:eastAsia="SimSun"/>
        </w:rPr>
        <w:sectPr w:rsidR="00576EDA" w:rsidRPr="00576EDA" w:rsidSect="00F126ED">
          <w:footnotePr>
            <w:numRestart w:val="eachSect"/>
          </w:footnotePr>
          <w:pgSz w:w="11907" w:h="16840" w:code="9"/>
          <w:pgMar w:top="1418" w:right="1134" w:bottom="1134" w:left="1134" w:header="680" w:footer="567" w:gutter="0"/>
          <w:cols w:space="720"/>
        </w:sectPr>
      </w:pPr>
    </w:p>
    <w:p w:rsidR="00576EDA" w:rsidRPr="00576EDA" w:rsidRDefault="00576EDA" w:rsidP="00576EDA">
      <w:pPr>
        <w:keepNext/>
        <w:keepLines/>
        <w:spacing w:before="120"/>
        <w:ind w:left="1134" w:hanging="1134"/>
        <w:outlineLvl w:val="2"/>
        <w:rPr>
          <w:ins w:id="21" w:author="Nokia" w:date="2019-08-29T10:37:00Z"/>
          <w:rFonts w:ascii="Arial" w:eastAsia="SimSun" w:hAnsi="Arial"/>
          <w:sz w:val="28"/>
        </w:rPr>
      </w:pPr>
      <w:ins w:id="22" w:author="Nokia" w:date="2019-08-29T10:37:00Z">
        <w:r w:rsidRPr="00576EDA">
          <w:rPr>
            <w:rFonts w:ascii="Arial" w:eastAsia="SimSun" w:hAnsi="Arial"/>
            <w:sz w:val="28"/>
          </w:rPr>
          <w:lastRenderedPageBreak/>
          <w:t>8.4.</w:t>
        </w:r>
      </w:ins>
      <w:ins w:id="23" w:author="Nokia" w:date="2019-08-29T10:43:00Z">
        <w:r w:rsidRPr="00576EDA">
          <w:rPr>
            <w:rFonts w:ascii="Arial" w:eastAsia="SimSun" w:hAnsi="Arial"/>
            <w:sz w:val="28"/>
          </w:rPr>
          <w:t>A</w:t>
        </w:r>
      </w:ins>
      <w:ins w:id="24" w:author="Nokia" w:date="2019-08-29T10:37:00Z">
        <w:r w:rsidRPr="00576EDA">
          <w:rPr>
            <w:rFonts w:ascii="Arial" w:eastAsia="SimSun" w:hAnsi="Arial"/>
            <w:sz w:val="28"/>
          </w:rPr>
          <w:tab/>
          <w:t>Resource Status Reporting Initiation</w:t>
        </w:r>
      </w:ins>
    </w:p>
    <w:p w:rsidR="00576EDA" w:rsidRPr="00576EDA" w:rsidRDefault="00576EDA" w:rsidP="00576EDA">
      <w:pPr>
        <w:keepLines/>
        <w:ind w:left="1135" w:hanging="851"/>
        <w:rPr>
          <w:ins w:id="25" w:author="Nokia" w:date="2019-08-30T09:27:00Z"/>
          <w:rFonts w:eastAsia="SimSun"/>
        </w:rPr>
      </w:pPr>
      <w:bookmarkStart w:id="26" w:name="_Toc5690849"/>
      <w:ins w:id="27" w:author="Nokia" w:date="2019-08-30T09:27:00Z">
        <w:r w:rsidRPr="00576EDA">
          <w:rPr>
            <w:rFonts w:eastAsia="SimSun"/>
          </w:rPr>
          <w:t>Editor’s note: The content of this section is FFS</w:t>
        </w:r>
      </w:ins>
    </w:p>
    <w:p w:rsidR="00576EDA" w:rsidRPr="00576EDA" w:rsidRDefault="00576EDA" w:rsidP="00576EDA">
      <w:pPr>
        <w:keepNext/>
        <w:keepLines/>
        <w:spacing w:before="120"/>
        <w:ind w:left="1418" w:hanging="1418"/>
        <w:outlineLvl w:val="3"/>
        <w:rPr>
          <w:ins w:id="28" w:author="Nokia" w:date="2019-08-29T10:37:00Z"/>
          <w:rFonts w:ascii="Arial" w:eastAsia="SimSun" w:hAnsi="Arial"/>
          <w:sz w:val="24"/>
        </w:rPr>
      </w:pPr>
      <w:ins w:id="29" w:author="Nokia" w:date="2019-08-29T10:37:00Z">
        <w:r w:rsidRPr="00576EDA">
          <w:rPr>
            <w:rFonts w:ascii="Arial" w:eastAsia="SimSun" w:hAnsi="Arial"/>
            <w:sz w:val="24"/>
          </w:rPr>
          <w:t>8.4.</w:t>
        </w:r>
      </w:ins>
      <w:ins w:id="30" w:author="Nokia" w:date="2019-08-29T10:43:00Z">
        <w:r w:rsidRPr="00576EDA">
          <w:rPr>
            <w:rFonts w:ascii="Arial" w:eastAsia="SimSun" w:hAnsi="Arial"/>
            <w:sz w:val="24"/>
          </w:rPr>
          <w:t>A</w:t>
        </w:r>
      </w:ins>
      <w:ins w:id="31" w:author="Nokia" w:date="2019-08-29T10:37:00Z">
        <w:r w:rsidRPr="00576EDA">
          <w:rPr>
            <w:rFonts w:ascii="Arial" w:eastAsia="SimSun" w:hAnsi="Arial"/>
            <w:sz w:val="24"/>
          </w:rPr>
          <w:t>.1</w:t>
        </w:r>
        <w:r w:rsidRPr="00576EDA">
          <w:rPr>
            <w:rFonts w:ascii="Arial" w:eastAsia="SimSun" w:hAnsi="Arial"/>
            <w:sz w:val="24"/>
          </w:rPr>
          <w:tab/>
          <w:t>General</w:t>
        </w:r>
        <w:bookmarkEnd w:id="26"/>
      </w:ins>
    </w:p>
    <w:p w:rsidR="00576EDA" w:rsidRPr="00576EDA" w:rsidRDefault="00576EDA" w:rsidP="00576EDA">
      <w:pPr>
        <w:rPr>
          <w:ins w:id="32" w:author="Nokia" w:date="2019-08-29T10:37:00Z"/>
          <w:rFonts w:eastAsia="SimSun"/>
        </w:rPr>
      </w:pPr>
      <w:ins w:id="33" w:author="Nokia" w:date="2019-08-29T10:37:00Z">
        <w:r w:rsidRPr="00576EDA">
          <w:rPr>
            <w:rFonts w:eastAsia="SimSun"/>
          </w:rPr>
          <w:t>This procedure is used by an NG-RAN node</w:t>
        </w:r>
        <w:r w:rsidRPr="00576EDA">
          <w:rPr>
            <w:rFonts w:eastAsia="SimSun"/>
            <w:vertAlign w:val="subscript"/>
          </w:rPr>
          <w:t>1</w:t>
        </w:r>
        <w:r w:rsidRPr="00576EDA">
          <w:rPr>
            <w:rFonts w:eastAsia="SimSun"/>
          </w:rPr>
          <w:t xml:space="preserve"> to request the reporting of load measurements to another NG-RAN node</w:t>
        </w:r>
        <w:r w:rsidRPr="00576EDA">
          <w:rPr>
            <w:rFonts w:eastAsia="SimSun"/>
            <w:vertAlign w:val="subscript"/>
          </w:rPr>
          <w:t>2</w:t>
        </w:r>
        <w:r w:rsidRPr="00576EDA">
          <w:rPr>
            <w:rFonts w:eastAsia="SimSun"/>
          </w:rPr>
          <w:t>.</w:t>
        </w:r>
      </w:ins>
    </w:p>
    <w:p w:rsidR="00576EDA" w:rsidRPr="00576EDA" w:rsidRDefault="00576EDA" w:rsidP="00576EDA">
      <w:pPr>
        <w:rPr>
          <w:ins w:id="34" w:author="Nokia" w:date="2019-08-29T10:37:00Z"/>
          <w:rFonts w:eastAsia="SimSun"/>
        </w:rPr>
      </w:pPr>
      <w:ins w:id="35" w:author="Nokia" w:date="2019-08-29T10:37:00Z">
        <w:r w:rsidRPr="00576EDA">
          <w:rPr>
            <w:rFonts w:eastAsia="SimSun"/>
          </w:rPr>
          <w:t xml:space="preserve">The procedure uses </w:t>
        </w:r>
        <w:r w:rsidRPr="00576EDA">
          <w:rPr>
            <w:rFonts w:eastAsia="SimSun"/>
            <w:lang w:eastAsia="zh-CN"/>
          </w:rPr>
          <w:t>non UE-associated signalling</w:t>
        </w:r>
        <w:r w:rsidRPr="00576EDA">
          <w:rPr>
            <w:rFonts w:eastAsia="SimSun"/>
          </w:rPr>
          <w:t>.</w:t>
        </w:r>
      </w:ins>
    </w:p>
    <w:p w:rsidR="00576EDA" w:rsidRPr="00576EDA" w:rsidRDefault="00576EDA" w:rsidP="00576EDA">
      <w:pPr>
        <w:keepNext/>
        <w:keepLines/>
        <w:spacing w:before="120"/>
        <w:ind w:left="1418" w:hanging="1418"/>
        <w:outlineLvl w:val="3"/>
        <w:rPr>
          <w:ins w:id="36" w:author="Nokia" w:date="2019-08-29T10:37:00Z"/>
          <w:rFonts w:ascii="Arial" w:eastAsia="SimSun" w:hAnsi="Arial"/>
          <w:sz w:val="24"/>
        </w:rPr>
      </w:pPr>
      <w:bookmarkStart w:id="37" w:name="_Toc5690850"/>
      <w:ins w:id="38" w:author="Nokia" w:date="2019-08-29T10:37:00Z">
        <w:r w:rsidRPr="00576EDA">
          <w:rPr>
            <w:rFonts w:ascii="Arial" w:eastAsia="SimSun" w:hAnsi="Arial"/>
            <w:sz w:val="24"/>
          </w:rPr>
          <w:t>8.4.</w:t>
        </w:r>
      </w:ins>
      <w:ins w:id="39" w:author="Nokia" w:date="2019-08-29T11:36:00Z">
        <w:r w:rsidRPr="00576EDA">
          <w:rPr>
            <w:rFonts w:ascii="Arial" w:eastAsia="SimSun" w:hAnsi="Arial"/>
            <w:sz w:val="24"/>
          </w:rPr>
          <w:t>A</w:t>
        </w:r>
      </w:ins>
      <w:ins w:id="40" w:author="Nokia" w:date="2019-08-29T10:37:00Z">
        <w:r w:rsidRPr="00576EDA">
          <w:rPr>
            <w:rFonts w:ascii="Arial" w:eastAsia="SimSun" w:hAnsi="Arial"/>
            <w:sz w:val="24"/>
          </w:rPr>
          <w:t>.2</w:t>
        </w:r>
        <w:r w:rsidRPr="00576EDA">
          <w:rPr>
            <w:rFonts w:ascii="Arial" w:eastAsia="SimSun" w:hAnsi="Arial"/>
            <w:sz w:val="24"/>
          </w:rPr>
          <w:tab/>
          <w:t>Successful Operation</w:t>
        </w:r>
        <w:bookmarkEnd w:id="37"/>
      </w:ins>
    </w:p>
    <w:bookmarkStart w:id="41" w:name="_MON_1628580820"/>
    <w:bookmarkEnd w:id="41"/>
    <w:p w:rsidR="00576EDA" w:rsidRPr="00576EDA" w:rsidRDefault="00576EDA" w:rsidP="00576EDA">
      <w:pPr>
        <w:keepNext/>
        <w:keepLines/>
        <w:spacing w:before="60"/>
        <w:jc w:val="center"/>
        <w:rPr>
          <w:ins w:id="42" w:author="Nokia" w:date="2019-08-29T10:37:00Z"/>
          <w:rFonts w:ascii="Arial" w:eastAsia="SimSun" w:hAnsi="Arial"/>
          <w:b/>
        </w:rPr>
      </w:pPr>
      <w:ins w:id="43" w:author="Nokia" w:date="2019-08-29T10:37:00Z">
        <w:r w:rsidRPr="00576EDA">
          <w:rPr>
            <w:rFonts w:ascii="Arial" w:eastAsia="SimSun" w:hAnsi="Arial"/>
            <w:b/>
          </w:rPr>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3pt;height:117.65pt" o:ole="">
              <v:imagedata r:id="rId12" o:title=""/>
            </v:shape>
            <o:OLEObject Type="Embed" ProgID="Word.Picture.8" ShapeID="_x0000_i1025" DrawAspect="Content" ObjectID="_1631608521" r:id="rId13"/>
          </w:object>
        </w:r>
      </w:ins>
    </w:p>
    <w:p w:rsidR="00576EDA" w:rsidRPr="00576EDA" w:rsidRDefault="00576EDA" w:rsidP="00576EDA">
      <w:pPr>
        <w:keepLines/>
        <w:spacing w:after="240"/>
        <w:jc w:val="center"/>
        <w:rPr>
          <w:ins w:id="44" w:author="Nokia" w:date="2019-08-29T10:37:00Z"/>
          <w:rFonts w:ascii="Arial" w:eastAsia="SimSun" w:hAnsi="Arial"/>
          <w:b/>
        </w:rPr>
      </w:pPr>
      <w:ins w:id="45" w:author="Nokia" w:date="2019-08-29T10:37:00Z">
        <w:r w:rsidRPr="00576EDA">
          <w:rPr>
            <w:rFonts w:ascii="Arial" w:eastAsia="SimSun" w:hAnsi="Arial"/>
            <w:b/>
          </w:rPr>
          <w:t>Figure 8.</w:t>
        </w:r>
      </w:ins>
      <w:ins w:id="46" w:author="Nokia" w:date="2019-08-29T11:37:00Z">
        <w:r w:rsidRPr="00576EDA">
          <w:rPr>
            <w:rFonts w:ascii="Arial" w:eastAsia="SimSun" w:hAnsi="Arial"/>
            <w:b/>
          </w:rPr>
          <w:t>4</w:t>
        </w:r>
      </w:ins>
      <w:ins w:id="47" w:author="Nokia" w:date="2019-08-29T10:37:00Z">
        <w:r w:rsidRPr="00576EDA">
          <w:rPr>
            <w:rFonts w:ascii="Arial" w:eastAsia="SimSun" w:hAnsi="Arial"/>
            <w:b/>
          </w:rPr>
          <w:t>.</w:t>
        </w:r>
      </w:ins>
      <w:ins w:id="48" w:author="Nokia" w:date="2019-08-29T11:37:00Z">
        <w:r w:rsidRPr="00576EDA">
          <w:rPr>
            <w:rFonts w:ascii="Arial" w:eastAsia="SimSun" w:hAnsi="Arial"/>
            <w:b/>
          </w:rPr>
          <w:t>A</w:t>
        </w:r>
      </w:ins>
      <w:ins w:id="49" w:author="Nokia" w:date="2019-08-29T10:37:00Z">
        <w:r w:rsidRPr="00576EDA">
          <w:rPr>
            <w:rFonts w:ascii="Arial" w:eastAsia="SimSun" w:hAnsi="Arial"/>
            <w:b/>
          </w:rPr>
          <w:t>.2-1: Resource Status Reporting Initiation, successful operation</w:t>
        </w:r>
      </w:ins>
    </w:p>
    <w:p w:rsidR="00576EDA" w:rsidRDefault="00576EDA" w:rsidP="00576EDA">
      <w:pPr>
        <w:rPr>
          <w:ins w:id="50" w:author="Huawei" w:date="2019-09-26T19:19:00Z"/>
          <w:rFonts w:eastAsia="SimSun"/>
        </w:rPr>
      </w:pPr>
      <w:ins w:id="51" w:author="Nokia" w:date="2019-08-30T09:06:00Z">
        <w:r w:rsidRPr="00576EDA">
          <w:rPr>
            <w:rFonts w:eastAsia="SimSun"/>
          </w:rPr>
          <w:t>T</w:t>
        </w:r>
      </w:ins>
      <w:ins w:id="52" w:author="Nokia" w:date="2019-08-29T10:37:00Z">
        <w:r w:rsidRPr="00576EDA">
          <w:rPr>
            <w:rFonts w:eastAsia="SimSun"/>
          </w:rPr>
          <w:t>he procedure is initiated with a RESOURCE STATUS REQUEST message sent from NG-RAN node</w:t>
        </w:r>
        <w:r w:rsidRPr="00576EDA">
          <w:rPr>
            <w:rFonts w:eastAsia="SimSun"/>
            <w:vertAlign w:val="subscript"/>
          </w:rPr>
          <w:t>1</w:t>
        </w:r>
        <w:r w:rsidRPr="00576EDA">
          <w:rPr>
            <w:rFonts w:eastAsia="SimSun"/>
          </w:rPr>
          <w:t xml:space="preserve"> to NG-RAN node</w:t>
        </w:r>
        <w:r w:rsidRPr="00576EDA">
          <w:rPr>
            <w:rFonts w:eastAsia="SimSun"/>
            <w:vertAlign w:val="subscript"/>
          </w:rPr>
          <w:t>2</w:t>
        </w:r>
      </w:ins>
      <w:ins w:id="53" w:author="Nokia" w:date="2019-08-30T09:05:00Z">
        <w:r w:rsidRPr="00576EDA">
          <w:rPr>
            <w:rFonts w:eastAsia="SimSun"/>
          </w:rPr>
          <w:t xml:space="preserve"> to start </w:t>
        </w:r>
      </w:ins>
      <w:ins w:id="54" w:author="Nokia" w:date="2019-08-30T09:07:00Z">
        <w:r w:rsidRPr="00576EDA">
          <w:rPr>
            <w:rFonts w:eastAsia="SimSun"/>
          </w:rPr>
          <w:t xml:space="preserve">a </w:t>
        </w:r>
      </w:ins>
      <w:ins w:id="55" w:author="Nokia" w:date="2019-08-30T09:05:00Z">
        <w:r w:rsidRPr="00576EDA">
          <w:rPr>
            <w:rFonts w:eastAsia="SimSun"/>
          </w:rPr>
          <w:t xml:space="preserve">measurement, stop </w:t>
        </w:r>
      </w:ins>
      <w:ins w:id="56" w:author="Nokia" w:date="2019-08-30T09:07:00Z">
        <w:r w:rsidRPr="00576EDA">
          <w:rPr>
            <w:rFonts w:eastAsia="SimSun"/>
          </w:rPr>
          <w:t xml:space="preserve">a </w:t>
        </w:r>
      </w:ins>
      <w:ins w:id="57" w:author="Nokia" w:date="2019-08-30T09:05:00Z">
        <w:r w:rsidRPr="00576EDA">
          <w:rPr>
            <w:rFonts w:eastAsia="SimSun"/>
          </w:rPr>
          <w:t>measurement, add cells</w:t>
        </w:r>
      </w:ins>
      <w:ins w:id="58" w:author="Huawei" w:date="2019-09-26T19:03:00Z">
        <w:r w:rsidR="00A0474D">
          <w:rPr>
            <w:rFonts w:eastAsia="SimSun"/>
            <w:lang w:eastAsia="zh-CN"/>
          </w:rPr>
          <w:t xml:space="preserve"> </w:t>
        </w:r>
      </w:ins>
      <w:ins w:id="59" w:author="Nokia" w:date="2019-08-30T09:05:00Z">
        <w:r w:rsidRPr="00576EDA">
          <w:rPr>
            <w:rFonts w:eastAsia="SimSun"/>
          </w:rPr>
          <w:t>to report for a measurement or remove certain cells</w:t>
        </w:r>
      </w:ins>
      <w:ins w:id="60" w:author="Huawei" w:date="2019-09-26T19:04:00Z">
        <w:r w:rsidR="00A0474D">
          <w:rPr>
            <w:rFonts w:eastAsia="SimSun"/>
          </w:rPr>
          <w:t xml:space="preserve"> </w:t>
        </w:r>
      </w:ins>
      <w:ins w:id="61" w:author="Nokia" w:date="2019-08-30T09:05:00Z">
        <w:r w:rsidRPr="00576EDA">
          <w:rPr>
            <w:rFonts w:eastAsia="SimSun"/>
          </w:rPr>
          <w:t>from a measurement</w:t>
        </w:r>
      </w:ins>
      <w:ins w:id="62" w:author="Nokia" w:date="2019-08-30T09:06:00Z">
        <w:r w:rsidRPr="00576EDA">
          <w:rPr>
            <w:rFonts w:eastAsia="SimSun"/>
          </w:rPr>
          <w:t xml:space="preserve">. </w:t>
        </w:r>
      </w:ins>
    </w:p>
    <w:p w:rsidR="009B0FFF" w:rsidRPr="00AA5DA2" w:rsidRDefault="009B0FFF" w:rsidP="009B0FFF">
      <w:pPr>
        <w:rPr>
          <w:ins w:id="63" w:author="Huawei" w:date="2019-09-26T19:19:00Z"/>
        </w:rPr>
      </w:pPr>
      <w:ins w:id="64" w:author="Huawei" w:date="2019-09-26T19:19:00Z">
        <w:r w:rsidRPr="00AA5DA2">
          <w:t xml:space="preserve">Upon receipt, </w:t>
        </w:r>
        <w:r w:rsidRPr="00576EDA">
          <w:rPr>
            <w:rFonts w:eastAsia="SimSun"/>
          </w:rPr>
          <w:t>NG-RAN node</w:t>
        </w:r>
        <w:r w:rsidRPr="00576EDA">
          <w:rPr>
            <w:rFonts w:eastAsia="SimSun"/>
            <w:vertAlign w:val="subscript"/>
          </w:rPr>
          <w:t>2</w:t>
        </w:r>
        <w:r w:rsidRPr="00AA5DA2">
          <w:t>:</w:t>
        </w:r>
      </w:ins>
    </w:p>
    <w:p w:rsidR="009B0FFF" w:rsidRPr="00AA5DA2" w:rsidRDefault="009B0FFF" w:rsidP="009B0FFF">
      <w:pPr>
        <w:pStyle w:val="B1"/>
        <w:rPr>
          <w:ins w:id="65" w:author="Huawei" w:date="2019-09-26T19:19:00Z"/>
        </w:rPr>
      </w:pPr>
      <w:ins w:id="66" w:author="Huawei" w:date="2019-09-26T19:19:00Z">
        <w:r w:rsidRPr="00AA5DA2">
          <w:t>-</w:t>
        </w:r>
        <w:r w:rsidRPr="00AA5DA2">
          <w:tab/>
          <w:t xml:space="preserve">shall initiate the requested measurement according to the parameters given in the request in case the </w:t>
        </w:r>
        <w:r w:rsidRPr="00AA5DA2">
          <w:rPr>
            <w:i/>
          </w:rPr>
          <w:t>Registration Request</w:t>
        </w:r>
        <w:r w:rsidRPr="00AA5DA2">
          <w:t xml:space="preserve"> IE set to "start</w:t>
        </w:r>
      </w:ins>
      <w:ins w:id="67" w:author="Huawei" w:date="2019-10-02T10:10:00Z">
        <w:r w:rsidR="00C35546">
          <w:t>”</w:t>
        </w:r>
      </w:ins>
      <w:ins w:id="68" w:author="Huawei" w:date="2019-09-26T19:19:00Z">
        <w:r w:rsidRPr="00AA5DA2">
          <w:t>; or</w:t>
        </w:r>
      </w:ins>
    </w:p>
    <w:p w:rsidR="009B0FFF" w:rsidRPr="00AA5DA2" w:rsidRDefault="009B0FFF" w:rsidP="009B0FFF">
      <w:pPr>
        <w:pStyle w:val="B1"/>
        <w:rPr>
          <w:ins w:id="69" w:author="Huawei" w:date="2019-09-26T19:19:00Z"/>
        </w:rPr>
      </w:pPr>
      <w:ins w:id="70" w:author="Huawei" w:date="2019-09-26T19:19:00Z">
        <w:r w:rsidRPr="00AA5DA2">
          <w:t>-</w:t>
        </w:r>
        <w:r w:rsidRPr="00AA5DA2">
          <w:tab/>
          <w:t xml:space="preserve">shall stop all measurements and terminate the reporting in case the </w:t>
        </w:r>
        <w:r w:rsidRPr="00AA5DA2">
          <w:rPr>
            <w:i/>
          </w:rPr>
          <w:t>Registration Request</w:t>
        </w:r>
        <w:r w:rsidRPr="00AA5DA2">
          <w:t xml:space="preserve"> IE is set to "stop"; or</w:t>
        </w:r>
      </w:ins>
    </w:p>
    <w:p w:rsidR="009B0FFF" w:rsidRPr="00AA5DA2" w:rsidRDefault="009B0FFF" w:rsidP="009B0FFF">
      <w:pPr>
        <w:pStyle w:val="B1"/>
        <w:rPr>
          <w:ins w:id="71" w:author="Huawei" w:date="2019-09-26T19:19:00Z"/>
        </w:rPr>
      </w:pPr>
      <w:ins w:id="72" w:author="Huawei" w:date="2019-09-26T19:19:00Z">
        <w:r w:rsidRPr="00AA5DA2">
          <w:t>-</w:t>
        </w:r>
        <w:r w:rsidRPr="00AA5DA2">
          <w:tab/>
          <w:t>stop cell</w:t>
        </w:r>
      </w:ins>
      <w:ins w:id="73" w:author="Huawei" w:date="2019-09-26T19:22:00Z">
        <w:r>
          <w:t xml:space="preserve"> </w:t>
        </w:r>
      </w:ins>
      <w:ins w:id="74" w:author="Huawei" w:date="2019-09-26T19:19:00Z">
        <w:r w:rsidRPr="00AA5DA2">
          <w:t xml:space="preserve">measurements and terminate the reporting for cells indicated in the </w:t>
        </w:r>
        <w:r w:rsidRPr="00AA5DA2">
          <w:rPr>
            <w:i/>
          </w:rPr>
          <w:t xml:space="preserve">Cell To </w:t>
        </w:r>
      </w:ins>
      <w:ins w:id="75" w:author="Huawei" w:date="2019-09-26T19:23:00Z">
        <w:r>
          <w:rPr>
            <w:i/>
          </w:rPr>
          <w:t>Be Removed Item</w:t>
        </w:r>
      </w:ins>
      <w:ins w:id="76" w:author="Huawei" w:date="2019-09-26T19:19:00Z">
        <w:r>
          <w:t xml:space="preserve"> IE</w:t>
        </w:r>
        <w:r w:rsidRPr="00AA5DA2">
          <w:t xml:space="preserve">, in case the </w:t>
        </w:r>
        <w:r w:rsidRPr="00AA5DA2">
          <w:rPr>
            <w:i/>
          </w:rPr>
          <w:t>Registration Request</w:t>
        </w:r>
        <w:r w:rsidRPr="00AA5DA2">
          <w:t xml:space="preserve"> IE is set to "</w:t>
        </w:r>
      </w:ins>
      <w:ins w:id="77" w:author="Huawei" w:date="2019-10-02T09:02:00Z">
        <w:r w:rsidR="003D57D2">
          <w:t>remove</w:t>
        </w:r>
      </w:ins>
      <w:ins w:id="78" w:author="Huawei" w:date="2019-09-26T19:19:00Z">
        <w:r w:rsidRPr="00AA5DA2">
          <w:t>"; or</w:t>
        </w:r>
      </w:ins>
    </w:p>
    <w:p w:rsidR="009B0FFF" w:rsidRPr="00AA5DA2" w:rsidRDefault="009B0FFF" w:rsidP="009B0FFF">
      <w:pPr>
        <w:pStyle w:val="B1"/>
        <w:rPr>
          <w:ins w:id="79" w:author="Huawei" w:date="2019-09-26T19:19:00Z"/>
        </w:rPr>
      </w:pPr>
      <w:ins w:id="80" w:author="Huawei" w:date="2019-09-26T19:19:00Z">
        <w:r w:rsidRPr="00AA5DA2">
          <w:t>-</w:t>
        </w:r>
        <w:r w:rsidRPr="00AA5DA2">
          <w:tab/>
          <w:t>add cells</w:t>
        </w:r>
      </w:ins>
      <w:ins w:id="81" w:author="Huawei" w:date="2019-09-26T19:24:00Z">
        <w:r>
          <w:t xml:space="preserve"> </w:t>
        </w:r>
      </w:ins>
      <w:ins w:id="82" w:author="Huawei" w:date="2019-09-26T19:19:00Z">
        <w:r w:rsidRPr="00AA5DA2">
          <w:t xml:space="preserve">indicated in the </w:t>
        </w:r>
        <w:r w:rsidRPr="00AA5DA2">
          <w:rPr>
            <w:i/>
          </w:rPr>
          <w:t xml:space="preserve">Cell To </w:t>
        </w:r>
      </w:ins>
      <w:ins w:id="83" w:author="Huawei" w:date="2019-09-26T19:25:00Z">
        <w:r>
          <w:rPr>
            <w:i/>
          </w:rPr>
          <w:t xml:space="preserve">Be </w:t>
        </w:r>
      </w:ins>
      <w:ins w:id="84" w:author="Huawei" w:date="2019-09-26T19:24:00Z">
        <w:r>
          <w:rPr>
            <w:i/>
          </w:rPr>
          <w:t>Added Item</w:t>
        </w:r>
      </w:ins>
      <w:ins w:id="85" w:author="Huawei" w:date="2019-09-26T19:19:00Z">
        <w:r w:rsidRPr="00AA5DA2">
          <w:t xml:space="preserve"> IE to the measurements initiated before for the given measurement IDs, in case the </w:t>
        </w:r>
        <w:r w:rsidRPr="00AA5DA2">
          <w:rPr>
            <w:i/>
          </w:rPr>
          <w:t>Registration Request</w:t>
        </w:r>
        <w:r w:rsidRPr="00AA5DA2">
          <w:t xml:space="preserve"> IE is set to "</w:t>
        </w:r>
      </w:ins>
      <w:ins w:id="86" w:author="Huawei" w:date="2019-10-02T09:02:00Z">
        <w:r w:rsidR="003D57D2">
          <w:t>add</w:t>
        </w:r>
      </w:ins>
      <w:ins w:id="87" w:author="Huawei" w:date="2019-10-02T10:10:00Z">
        <w:r w:rsidR="00C35546">
          <w:t>”</w:t>
        </w:r>
      </w:ins>
      <w:ins w:id="88" w:author="Huawei" w:date="2019-10-02T08:57:00Z">
        <w:r w:rsidR="00B90D77">
          <w:t>.</w:t>
        </w:r>
      </w:ins>
    </w:p>
    <w:p w:rsidR="009B0FFF" w:rsidRPr="009B0FFF" w:rsidRDefault="009B0FFF" w:rsidP="00576EDA">
      <w:pPr>
        <w:rPr>
          <w:ins w:id="89" w:author="Huawei" w:date="2019-09-26T19:05:00Z"/>
          <w:rFonts w:eastAsia="SimSun"/>
        </w:rPr>
      </w:pPr>
    </w:p>
    <w:p w:rsidR="00A551F5" w:rsidRPr="00AA5DA2" w:rsidRDefault="00A551F5" w:rsidP="00A551F5">
      <w:pPr>
        <w:rPr>
          <w:ins w:id="90" w:author="Huawei" w:date="2019-09-26T19:14:00Z"/>
        </w:rPr>
      </w:pPr>
      <w:ins w:id="91" w:author="Huawei" w:date="2019-09-26T19:14:00Z">
        <w:r w:rsidRPr="00AA5DA2">
          <w:t xml:space="preserve">If </w:t>
        </w:r>
      </w:ins>
      <w:ins w:id="92" w:author="Huawei" w:date="2019-09-26T19:15:00Z">
        <w:r>
          <w:t>NG-RAN node</w:t>
        </w:r>
        <w:r w:rsidRPr="00AA5DA2">
          <w:rPr>
            <w:vertAlign w:val="subscript"/>
          </w:rPr>
          <w:t>2</w:t>
        </w:r>
      </w:ins>
      <w:ins w:id="93" w:author="Huawei" w:date="2019-09-26T19:14:00Z">
        <w:r w:rsidRPr="00AA5DA2">
          <w:t xml:space="preserve"> is capable to provide all requested resource status information, it shall initiate the measurement as requested by </w:t>
        </w:r>
      </w:ins>
      <w:ins w:id="94" w:author="Huawei" w:date="2019-09-26T19:15:00Z">
        <w:r>
          <w:t>NG-RAN node</w:t>
        </w:r>
        <w:r>
          <w:rPr>
            <w:vertAlign w:val="subscript"/>
          </w:rPr>
          <w:t>1</w:t>
        </w:r>
      </w:ins>
      <w:ins w:id="95" w:author="Huawei" w:date="2019-09-26T19:14:00Z">
        <w:r w:rsidRPr="00AA5DA2">
          <w:t>, and respond with the RESOURCE STATUS RESPONSE message.</w:t>
        </w:r>
      </w:ins>
    </w:p>
    <w:p w:rsidR="00A0474D" w:rsidRPr="00A0474D" w:rsidRDefault="004D0B14" w:rsidP="00576EDA">
      <w:pPr>
        <w:rPr>
          <w:ins w:id="96" w:author="Nokia" w:date="2019-08-30T09:06:00Z"/>
          <w:rFonts w:eastAsia="SimSun"/>
        </w:rPr>
      </w:pPr>
      <w:ins w:id="97" w:author="Huawei" w:date="2019-10-02T09:16:00Z">
        <w:r>
          <w:t>I</w:t>
        </w:r>
      </w:ins>
      <w:ins w:id="98" w:author="Huawei" w:date="2019-10-02T09:15:00Z">
        <w:r w:rsidRPr="00AA5DA2">
          <w:t xml:space="preserve">n case the </w:t>
        </w:r>
        <w:r w:rsidRPr="00AA5DA2">
          <w:rPr>
            <w:i/>
          </w:rPr>
          <w:t>Registration Request</w:t>
        </w:r>
        <w:r w:rsidRPr="00AA5DA2">
          <w:t xml:space="preserve"> IE is set to "</w:t>
        </w:r>
        <w:r>
          <w:t>add</w:t>
        </w:r>
        <w:r w:rsidRPr="00AA5DA2">
          <w:t>"</w:t>
        </w:r>
        <w:r>
          <w:t xml:space="preserve"> or “start” and i</w:t>
        </w:r>
      </w:ins>
      <w:ins w:id="99" w:author="Huawei" w:date="2019-09-26T19:14:00Z">
        <w:r w:rsidR="00A551F5" w:rsidRPr="00AA5DA2">
          <w:t xml:space="preserve">f </w:t>
        </w:r>
      </w:ins>
      <w:ins w:id="100" w:author="Huawei" w:date="2019-09-26T19:15:00Z">
        <w:r w:rsidR="00A551F5">
          <w:t>NG-RAN node</w:t>
        </w:r>
        <w:r w:rsidR="00A551F5" w:rsidRPr="00AA5DA2">
          <w:rPr>
            <w:vertAlign w:val="subscript"/>
          </w:rPr>
          <w:t>2</w:t>
        </w:r>
      </w:ins>
      <w:ins w:id="101" w:author="Huawei" w:date="2019-09-26T19:14:00Z">
        <w:r w:rsidR="00A551F5" w:rsidRPr="00AA5DA2">
          <w:t xml:space="preserve"> is capable to provide some but not all of the requested resource status information and the </w:t>
        </w:r>
        <w:r w:rsidR="00A551F5" w:rsidRPr="00AA5DA2">
          <w:rPr>
            <w:i/>
          </w:rPr>
          <w:t>Partial Success Indicator</w:t>
        </w:r>
        <w:r w:rsidR="00A551F5" w:rsidRPr="00AA5DA2">
          <w:t xml:space="preserve"> IE is present in the RESOURCE STATUS REQUEST message, it shall initiate the measurement for the admitted measurement objects and include the </w:t>
        </w:r>
        <w:r w:rsidR="00A551F5" w:rsidRPr="00AA5DA2">
          <w:rPr>
            <w:i/>
          </w:rPr>
          <w:t>Measurement Initiation Result</w:t>
        </w:r>
        <w:r w:rsidR="00A551F5" w:rsidRPr="00AA5DA2">
          <w:t xml:space="preserve"> IE in the RESOURCE STATUS RESPONSE message.</w:t>
        </w:r>
      </w:ins>
    </w:p>
    <w:p w:rsidR="00576EDA" w:rsidRPr="00576EDA" w:rsidRDefault="00576EDA" w:rsidP="00576EDA">
      <w:pPr>
        <w:rPr>
          <w:ins w:id="102" w:author="Nokia" w:date="2019-08-30T09:08:00Z"/>
          <w:rFonts w:eastAsia="SimSun"/>
          <w:b/>
        </w:rPr>
      </w:pPr>
      <w:ins w:id="103" w:author="Nokia" w:date="2019-08-30T09:08:00Z">
        <w:r w:rsidRPr="00576EDA">
          <w:rPr>
            <w:rFonts w:eastAsia="SimSun"/>
            <w:b/>
          </w:rPr>
          <w:t>Interaction with other procedures</w:t>
        </w:r>
      </w:ins>
    </w:p>
    <w:p w:rsidR="00576EDA" w:rsidRPr="00576EDA" w:rsidRDefault="00576EDA" w:rsidP="00576EDA">
      <w:pPr>
        <w:rPr>
          <w:ins w:id="104" w:author="Nokia" w:date="2019-08-30T09:08:00Z"/>
          <w:rFonts w:eastAsia="SimSun"/>
        </w:rPr>
      </w:pPr>
      <w:ins w:id="105" w:author="Nokia" w:date="2019-08-30T09:08:00Z">
        <w:r w:rsidRPr="00576EDA">
          <w:rPr>
            <w:rFonts w:eastAsia="SimSun"/>
          </w:rPr>
          <w:t xml:space="preserve">When starting a measurement, the </w:t>
        </w:r>
        <w:r w:rsidRPr="00576EDA">
          <w:rPr>
            <w:rFonts w:eastAsia="SimSun"/>
            <w:i/>
          </w:rPr>
          <w:t>Report Characteristics</w:t>
        </w:r>
        <w:r w:rsidRPr="00576EDA">
          <w:rPr>
            <w:rFonts w:eastAsia="SimSun"/>
          </w:rPr>
          <w:t xml:space="preserve"> IE in the RESOURCE STATUS REQUEST indicates the type of objects gNB-DU shall perform measurements on. For each cell, the </w:t>
        </w:r>
      </w:ins>
      <w:ins w:id="106" w:author="Nokia" w:date="2019-08-30T09:09:00Z">
        <w:r w:rsidRPr="00576EDA">
          <w:rPr>
            <w:rFonts w:eastAsia="SimSun"/>
          </w:rPr>
          <w:t>NG-RAN node</w:t>
        </w:r>
        <w:r w:rsidRPr="00576EDA">
          <w:rPr>
            <w:rFonts w:eastAsia="SimSun"/>
            <w:vertAlign w:val="subscript"/>
          </w:rPr>
          <w:t>2</w:t>
        </w:r>
        <w:r w:rsidRPr="00576EDA">
          <w:rPr>
            <w:rFonts w:eastAsia="SimSun"/>
          </w:rPr>
          <w:t xml:space="preserve"> </w:t>
        </w:r>
      </w:ins>
      <w:ins w:id="107" w:author="Nokia" w:date="2019-08-30T09:08:00Z">
        <w:r w:rsidRPr="00576EDA">
          <w:rPr>
            <w:rFonts w:eastAsia="SimSun"/>
          </w:rPr>
          <w:t>shall include in the RESOURCE STATUS UPDATE message:</w:t>
        </w:r>
      </w:ins>
    </w:p>
    <w:p w:rsidR="00576EDA" w:rsidRPr="00576EDA" w:rsidDel="00A551F5" w:rsidRDefault="00576EDA" w:rsidP="00576EDA">
      <w:pPr>
        <w:ind w:left="568" w:hanging="284"/>
        <w:rPr>
          <w:ins w:id="108" w:author="Nokia" w:date="2019-08-30T09:08:00Z"/>
          <w:del w:id="109" w:author="Huawei" w:date="2019-09-26T19:10:00Z"/>
          <w:rFonts w:eastAsia="SimSun"/>
        </w:rPr>
      </w:pPr>
      <w:ins w:id="110" w:author="Nokia" w:date="2019-08-30T09:08:00Z">
        <w:del w:id="111" w:author="Huawei" w:date="2019-09-26T19:10:00Z">
          <w:r w:rsidRPr="00576EDA" w:rsidDel="00A551F5">
            <w:rPr>
              <w:rFonts w:eastAsia="SimSun"/>
            </w:rPr>
            <w:delText>-</w:delText>
          </w:r>
          <w:r w:rsidRPr="00576EDA" w:rsidDel="00A551F5">
            <w:rPr>
              <w:rFonts w:eastAsia="SimSun"/>
            </w:rPr>
            <w:tab/>
            <w:delText xml:space="preserve">the </w:delText>
          </w:r>
          <w:r w:rsidRPr="00576EDA" w:rsidDel="00A551F5">
            <w:rPr>
              <w:rFonts w:eastAsia="SimSun"/>
              <w:i/>
            </w:rPr>
            <w:delText>MeasurementX</w:delText>
          </w:r>
          <w:r w:rsidRPr="00576EDA" w:rsidDel="00A551F5">
            <w:rPr>
              <w:rFonts w:eastAsia="SimSun"/>
            </w:rPr>
            <w:delText xml:space="preserve"> IE, if the first bit, "</w:delText>
          </w:r>
          <w:r w:rsidRPr="00576EDA" w:rsidDel="00A551F5">
            <w:rPr>
              <w:rFonts w:eastAsia="SimSun"/>
              <w:i/>
            </w:rPr>
            <w:delText>MeasurementX</w:delText>
          </w:r>
          <w:r w:rsidRPr="00576EDA" w:rsidDel="00A551F5">
            <w:rPr>
              <w:rFonts w:eastAsia="SimSun"/>
            </w:rPr>
            <w:delText xml:space="preserve">" of the </w:delText>
          </w:r>
          <w:r w:rsidRPr="00576EDA" w:rsidDel="00A551F5">
            <w:rPr>
              <w:rFonts w:eastAsia="SimSun"/>
              <w:i/>
            </w:rPr>
            <w:delText xml:space="preserve">Report Characteristics </w:delText>
          </w:r>
          <w:r w:rsidRPr="00576EDA" w:rsidDel="00A551F5">
            <w:rPr>
              <w:rFonts w:eastAsia="SimSun"/>
            </w:rPr>
            <w:delText>IE included in the RESOURCE STATUS REQUEST message is set to 1;</w:delText>
          </w:r>
        </w:del>
      </w:ins>
    </w:p>
    <w:p w:rsidR="00A551F5" w:rsidRPr="00AA5DA2" w:rsidRDefault="00A551F5" w:rsidP="00A551F5">
      <w:pPr>
        <w:pStyle w:val="B1"/>
        <w:rPr>
          <w:ins w:id="112" w:author="Huawei" w:date="2019-09-26T19:10:00Z"/>
        </w:rPr>
      </w:pPr>
      <w:ins w:id="113" w:author="Huawei" w:date="2019-09-26T19:10:00Z">
        <w:r w:rsidRPr="00AA5DA2">
          <w:t>-</w:t>
        </w:r>
        <w:r w:rsidRPr="00AA5DA2">
          <w:tab/>
          <w:t xml:space="preserve">the </w:t>
        </w:r>
        <w:r>
          <w:rPr>
            <w:i/>
            <w:iCs/>
          </w:rPr>
          <w:t xml:space="preserve">Cell level load </w:t>
        </w:r>
        <w:r w:rsidRPr="00AA5DA2">
          <w:t xml:space="preserve"> IE, if the first bit, "PRB Periodic" of the </w:t>
        </w:r>
        <w:r w:rsidRPr="00AA5DA2">
          <w:rPr>
            <w:i/>
          </w:rPr>
          <w:t xml:space="preserve">Report Characteristics </w:t>
        </w:r>
        <w:r w:rsidRPr="00AA5DA2">
          <w:t>IE included in the RESOURCE STATUS REQUEST message is set to 1;</w:t>
        </w:r>
      </w:ins>
    </w:p>
    <w:p w:rsidR="00A551F5" w:rsidRPr="00AA5DA2" w:rsidRDefault="00A551F5" w:rsidP="00A551F5">
      <w:pPr>
        <w:pStyle w:val="B1"/>
        <w:rPr>
          <w:ins w:id="114" w:author="Huawei" w:date="2019-09-26T19:10:00Z"/>
        </w:rPr>
      </w:pPr>
      <w:ins w:id="115" w:author="Huawei" w:date="2019-09-26T19:10:00Z">
        <w:r w:rsidRPr="00AA5DA2">
          <w:lastRenderedPageBreak/>
          <w:t>-</w:t>
        </w:r>
        <w:r w:rsidRPr="00AA5DA2">
          <w:tab/>
          <w:t xml:space="preserve">the </w:t>
        </w:r>
        <w:r w:rsidRPr="00AA5DA2">
          <w:rPr>
            <w:rFonts w:cs="Arial"/>
            <w:bCs/>
            <w:i/>
            <w:iCs/>
            <w:szCs w:val="18"/>
          </w:rPr>
          <w:t>TNL Load Indicator</w:t>
        </w:r>
        <w:r w:rsidRPr="00AA5DA2">
          <w:t xml:space="preserve"> IE, if the second bit, "TNL Load Ind Periodic" of the </w:t>
        </w:r>
        <w:r w:rsidRPr="00AA5DA2">
          <w:rPr>
            <w:i/>
          </w:rPr>
          <w:t xml:space="preserve">Report Characteristics </w:t>
        </w:r>
        <w:r w:rsidRPr="00AA5DA2">
          <w:t>IE included in the RESOURCE STATUS REQUEST message is set to 1;</w:t>
        </w:r>
      </w:ins>
    </w:p>
    <w:p w:rsidR="00A551F5" w:rsidRPr="00AA5DA2" w:rsidRDefault="00A551F5" w:rsidP="00A551F5">
      <w:pPr>
        <w:pStyle w:val="B1"/>
        <w:rPr>
          <w:ins w:id="116" w:author="Huawei" w:date="2019-09-26T19:10:00Z"/>
        </w:rPr>
      </w:pPr>
      <w:ins w:id="117" w:author="Huawei" w:date="2019-09-26T19:10:00Z">
        <w:r w:rsidRPr="00AA5DA2">
          <w:t>-</w:t>
        </w:r>
        <w:r w:rsidRPr="00AA5DA2">
          <w:tab/>
          <w:t xml:space="preserve">the </w:t>
        </w:r>
        <w:r w:rsidRPr="00AA5DA2">
          <w:rPr>
            <w:i/>
            <w:iCs/>
          </w:rPr>
          <w:t>Hardware Load Indicator</w:t>
        </w:r>
        <w:r w:rsidRPr="00AA5DA2">
          <w:t xml:space="preserve"> IE, if the third bit, "HW Load Ind Periodic" of the </w:t>
        </w:r>
        <w:r w:rsidRPr="00AA5DA2">
          <w:rPr>
            <w:i/>
          </w:rPr>
          <w:t xml:space="preserve">Report Characteristics </w:t>
        </w:r>
        <w:r w:rsidRPr="00AA5DA2">
          <w:t>IE included in the RESOURCE STATUS REQUEST message is set to 1;</w:t>
        </w:r>
      </w:ins>
    </w:p>
    <w:p w:rsidR="00A551F5" w:rsidRPr="006A012D" w:rsidRDefault="00A551F5" w:rsidP="004D0B14">
      <w:pPr>
        <w:pStyle w:val="B1"/>
        <w:rPr>
          <w:ins w:id="118" w:author="Huawei" w:date="2019-09-26T19:10:00Z"/>
        </w:rPr>
      </w:pPr>
      <w:ins w:id="119" w:author="Huawei" w:date="2019-09-26T19:10:00Z">
        <w:r w:rsidRPr="00AA5DA2">
          <w:t>-</w:t>
        </w:r>
        <w:r w:rsidRPr="00AA5DA2">
          <w:tab/>
          <w:t xml:space="preserve">the </w:t>
        </w:r>
        <w:r w:rsidRPr="00AA5DA2">
          <w:rPr>
            <w:i/>
            <w:iCs/>
          </w:rPr>
          <w:t>Composite Available Capacity Group</w:t>
        </w:r>
        <w:r w:rsidRPr="00AA5DA2">
          <w:t xml:space="preserve"> IE, if the fourth bit, "Composite Available Capacity Periodic" of the </w:t>
        </w:r>
        <w:r w:rsidRPr="00AA5DA2">
          <w:rPr>
            <w:i/>
          </w:rPr>
          <w:t xml:space="preserve">Report Characteristics </w:t>
        </w:r>
        <w:r w:rsidRPr="00AA5DA2">
          <w:t xml:space="preserve">IE included in the RESOURCE STATUS REQUEST message is set to 1. If </w:t>
        </w:r>
        <w:r w:rsidRPr="00AA5DA2">
          <w:rPr>
            <w:i/>
          </w:rPr>
          <w:t>Capacity Class Value</w:t>
        </w:r>
        <w:r w:rsidRPr="00AA5DA2">
          <w:t xml:space="preserve"> IE is included within the </w:t>
        </w:r>
        <w:r w:rsidRPr="00AA5DA2">
          <w:rPr>
            <w:rFonts w:eastAsia="MS Mincho"/>
            <w:i/>
          </w:rPr>
          <w:t>Composite</w:t>
        </w:r>
        <w:r w:rsidRPr="00AA5DA2">
          <w:rPr>
            <w:rFonts w:eastAsia="MS Mincho"/>
          </w:rPr>
          <w:t xml:space="preserve"> </w:t>
        </w:r>
        <w:r w:rsidRPr="00AA5DA2">
          <w:rPr>
            <w:i/>
          </w:rPr>
          <w:t>Available Capacity Group</w:t>
        </w:r>
        <w:r w:rsidRPr="00AA5DA2">
          <w:t xml:space="preserve"> IE, this IE is used to assign weights to the available capacity indicated in the </w:t>
        </w:r>
        <w:r w:rsidRPr="00AA5DA2">
          <w:rPr>
            <w:i/>
          </w:rPr>
          <w:t>Capacity Value</w:t>
        </w:r>
        <w:r w:rsidRPr="00AA5DA2">
          <w:t xml:space="preserve"> IE</w:t>
        </w:r>
      </w:ins>
      <w:ins w:id="120" w:author="Huawei" w:date="2019-10-02T09:07:00Z">
        <w:r w:rsidR="004D0B14">
          <w:t xml:space="preserve">. </w:t>
        </w:r>
      </w:ins>
      <w:ins w:id="121" w:author="Huawei" w:date="2019-09-26T20:27:00Z">
        <w:r w:rsidR="00AE45C9">
          <w:t xml:space="preserve"> </w:t>
        </w:r>
      </w:ins>
      <w:ins w:id="122" w:author="Huawei" w:date="2019-10-02T09:08:00Z">
        <w:r w:rsidR="004D0B14">
          <w:t>I</w:t>
        </w:r>
      </w:ins>
      <w:ins w:id="123" w:author="Huawei" w:date="2019-10-02T09:07:00Z">
        <w:r w:rsidR="004D0B14">
          <w:t xml:space="preserve">f the </w:t>
        </w:r>
      </w:ins>
      <w:ins w:id="124" w:author="Huawei" w:date="2019-10-02T09:11:00Z">
        <w:r w:rsidR="004D0B14" w:rsidRPr="004D0B14">
          <w:rPr>
            <w:rFonts w:cs="Arial"/>
            <w:bCs/>
            <w:i/>
            <w:szCs w:val="18"/>
            <w:lang w:eastAsia="ja-JP"/>
          </w:rPr>
          <w:t>List of S-NSSAI</w:t>
        </w:r>
        <w:r w:rsidR="004D0B14" w:rsidRPr="00AA5DA2">
          <w:t xml:space="preserve"> IE</w:t>
        </w:r>
        <w:r w:rsidR="004D0B14">
          <w:t xml:space="preserve"> is present </w:t>
        </w:r>
      </w:ins>
      <w:ins w:id="125" w:author="Huawei" w:date="2019-10-02T09:07:00Z">
        <w:r w:rsidR="004D0B14">
          <w:t xml:space="preserve">the node shall also </w:t>
        </w:r>
      </w:ins>
      <w:ins w:id="126" w:author="Huawei" w:date="2019-10-02T09:11:00Z">
        <w:r w:rsidR="004D0B14">
          <w:t xml:space="preserve">separately </w:t>
        </w:r>
      </w:ins>
      <w:ins w:id="127" w:author="Huawei" w:date="2019-10-02T09:07:00Z">
        <w:r w:rsidR="004D0B14">
          <w:t xml:space="preserve">report </w:t>
        </w:r>
      </w:ins>
      <w:ins w:id="128" w:author="Huawei" w:date="2019-10-02T10:15:00Z">
        <w:r w:rsidR="00706102">
          <w:t xml:space="preserve">the </w:t>
        </w:r>
      </w:ins>
      <w:ins w:id="129" w:author="Huawei" w:date="2019-10-02T10:16:00Z">
        <w:r w:rsidR="00706102" w:rsidRPr="00DD511B">
          <w:rPr>
            <w:iCs/>
          </w:rPr>
          <w:t>Composite Available Capacity</w:t>
        </w:r>
      </w:ins>
      <w:ins w:id="130" w:author="Huawei" w:date="2019-10-02T09:07:00Z">
        <w:r w:rsidR="004D0B14">
          <w:t xml:space="preserve"> per </w:t>
        </w:r>
      </w:ins>
      <w:ins w:id="131" w:author="Huawei" w:date="2019-10-02T10:16:00Z">
        <w:r w:rsidR="006B4628">
          <w:t xml:space="preserve">indicated </w:t>
        </w:r>
      </w:ins>
      <w:ins w:id="132" w:author="Huawei" w:date="2019-10-02T09:07:00Z">
        <w:r w:rsidR="004D0B14">
          <w:t>S-NSSAI for the cell</w:t>
        </w:r>
      </w:ins>
      <w:ins w:id="133" w:author="Huawei" w:date="2019-09-26T19:10:00Z">
        <w:r w:rsidRPr="006A012D">
          <w:rPr>
            <w:lang w:eastAsia="zh-CN"/>
          </w:rPr>
          <w:t>.</w:t>
        </w:r>
      </w:ins>
    </w:p>
    <w:p w:rsidR="00576EDA" w:rsidRPr="00A551F5" w:rsidRDefault="00576EDA" w:rsidP="00576EDA">
      <w:pPr>
        <w:rPr>
          <w:ins w:id="134" w:author="Nokia" w:date="2019-08-29T10:37:00Z"/>
          <w:rFonts w:eastAsia="SimSun"/>
        </w:rPr>
      </w:pPr>
    </w:p>
    <w:p w:rsidR="00576EDA" w:rsidRPr="00576EDA" w:rsidRDefault="00576EDA" w:rsidP="00576EDA">
      <w:pPr>
        <w:keepNext/>
        <w:keepLines/>
        <w:spacing w:before="120"/>
        <w:ind w:left="1418" w:hanging="1418"/>
        <w:outlineLvl w:val="3"/>
        <w:rPr>
          <w:ins w:id="135" w:author="Nokia" w:date="2019-08-29T10:37:00Z"/>
          <w:rFonts w:ascii="Arial" w:eastAsia="SimSun" w:hAnsi="Arial"/>
          <w:sz w:val="24"/>
        </w:rPr>
      </w:pPr>
      <w:bookmarkStart w:id="136" w:name="_Toc5690851"/>
      <w:ins w:id="137" w:author="Nokia" w:date="2019-08-29T10:37:00Z">
        <w:r w:rsidRPr="00576EDA">
          <w:rPr>
            <w:rFonts w:ascii="Arial" w:eastAsia="SimSun" w:hAnsi="Arial"/>
            <w:sz w:val="24"/>
          </w:rPr>
          <w:t>8.4.</w:t>
        </w:r>
      </w:ins>
      <w:ins w:id="138" w:author="Nokia" w:date="2019-08-29T11:37:00Z">
        <w:r w:rsidRPr="00576EDA">
          <w:rPr>
            <w:rFonts w:ascii="Arial" w:eastAsia="SimSun" w:hAnsi="Arial"/>
            <w:sz w:val="24"/>
          </w:rPr>
          <w:t>A</w:t>
        </w:r>
      </w:ins>
      <w:ins w:id="139" w:author="Nokia" w:date="2019-08-29T10:37:00Z">
        <w:r w:rsidRPr="00576EDA">
          <w:rPr>
            <w:rFonts w:ascii="Arial" w:eastAsia="SimSun" w:hAnsi="Arial"/>
            <w:sz w:val="24"/>
          </w:rPr>
          <w:t>.3</w:t>
        </w:r>
        <w:r w:rsidRPr="00576EDA">
          <w:rPr>
            <w:rFonts w:ascii="Arial" w:eastAsia="SimSun" w:hAnsi="Arial"/>
            <w:sz w:val="24"/>
          </w:rPr>
          <w:tab/>
          <w:t>Unsuccessful Operation</w:t>
        </w:r>
        <w:bookmarkEnd w:id="136"/>
      </w:ins>
    </w:p>
    <w:p w:rsidR="00576EDA" w:rsidRPr="00576EDA" w:rsidRDefault="00576EDA" w:rsidP="00576EDA">
      <w:pPr>
        <w:keepLines/>
        <w:spacing w:after="240"/>
        <w:jc w:val="center"/>
        <w:rPr>
          <w:ins w:id="140" w:author="Nokia" w:date="2019-08-29T10:37:00Z"/>
          <w:rFonts w:ascii="Arial" w:eastAsia="SimSun" w:hAnsi="Arial"/>
          <w:b/>
        </w:rPr>
      </w:pPr>
    </w:p>
    <w:bookmarkStart w:id="141" w:name="_MON_1628588340"/>
    <w:bookmarkEnd w:id="141"/>
    <w:p w:rsidR="00576EDA" w:rsidRPr="00576EDA" w:rsidRDefault="00576EDA" w:rsidP="00576EDA">
      <w:pPr>
        <w:keepNext/>
        <w:keepLines/>
        <w:spacing w:before="60"/>
        <w:jc w:val="center"/>
        <w:rPr>
          <w:ins w:id="142" w:author="Nokia" w:date="2019-08-29T10:37:00Z"/>
          <w:rFonts w:ascii="Arial" w:eastAsia="SimSun" w:hAnsi="Arial"/>
          <w:b/>
        </w:rPr>
      </w:pPr>
      <w:ins w:id="143" w:author="Nokia" w:date="2019-08-29T10:37:00Z">
        <w:r w:rsidRPr="00576EDA">
          <w:rPr>
            <w:rFonts w:ascii="Arial" w:eastAsia="SimSun" w:hAnsi="Arial"/>
            <w:b/>
          </w:rPr>
          <w:object w:dxaOrig="5673" w:dyaOrig="2355">
            <v:shape id="_x0000_i1026" type="#_x0000_t75" style="width:285.3pt;height:117.65pt" o:ole="">
              <v:imagedata r:id="rId14" o:title=""/>
            </v:shape>
            <o:OLEObject Type="Embed" ProgID="Word.Picture.8" ShapeID="_x0000_i1026" DrawAspect="Content" ObjectID="_1631608522" r:id="rId15"/>
          </w:object>
        </w:r>
      </w:ins>
    </w:p>
    <w:p w:rsidR="00576EDA" w:rsidRPr="00576EDA" w:rsidRDefault="00576EDA" w:rsidP="00576EDA">
      <w:pPr>
        <w:keepLines/>
        <w:spacing w:after="240"/>
        <w:jc w:val="center"/>
        <w:rPr>
          <w:ins w:id="144" w:author="Nokia" w:date="2019-08-29T10:37:00Z"/>
          <w:rFonts w:ascii="Arial" w:eastAsia="SimSun" w:hAnsi="Arial"/>
          <w:b/>
        </w:rPr>
      </w:pPr>
      <w:ins w:id="145" w:author="Nokia" w:date="2019-08-29T10:37:00Z">
        <w:r w:rsidRPr="00576EDA">
          <w:rPr>
            <w:rFonts w:ascii="Arial" w:eastAsia="SimSun" w:hAnsi="Arial"/>
            <w:b/>
          </w:rPr>
          <w:t>Figure 8.4.</w:t>
        </w:r>
      </w:ins>
      <w:ins w:id="146" w:author="Nokia" w:date="2019-08-29T11:37:00Z">
        <w:r w:rsidRPr="00576EDA">
          <w:rPr>
            <w:rFonts w:ascii="Arial" w:eastAsia="SimSun" w:hAnsi="Arial"/>
            <w:b/>
          </w:rPr>
          <w:t>A</w:t>
        </w:r>
      </w:ins>
      <w:ins w:id="147" w:author="Nokia" w:date="2019-08-29T10:37:00Z">
        <w:r w:rsidRPr="00576EDA">
          <w:rPr>
            <w:rFonts w:ascii="Arial" w:eastAsia="SimSun" w:hAnsi="Arial"/>
            <w:b/>
          </w:rPr>
          <w:t>.3-1: Resource Status Reporting Initiation, unsuccessful operation</w:t>
        </w:r>
      </w:ins>
    </w:p>
    <w:p w:rsidR="00576EDA" w:rsidRPr="00576EDA" w:rsidRDefault="00576EDA" w:rsidP="00576EDA">
      <w:pPr>
        <w:rPr>
          <w:ins w:id="148" w:author="Nokia" w:date="2019-08-29T10:37:00Z"/>
          <w:rFonts w:eastAsia="SimSun"/>
        </w:rPr>
      </w:pPr>
      <w:ins w:id="149" w:author="Nokia" w:date="2019-08-29T10:37:00Z">
        <w:r w:rsidRPr="00576EDA">
          <w:rPr>
            <w:rFonts w:eastAsia="SimSun"/>
          </w:rPr>
          <w:t>If none of the requested measurements can be initiated, NG-RAN node</w:t>
        </w:r>
        <w:r w:rsidRPr="00576EDA">
          <w:rPr>
            <w:rFonts w:eastAsia="SimSun"/>
            <w:vertAlign w:val="subscript"/>
          </w:rPr>
          <w:t>2</w:t>
        </w:r>
        <w:r w:rsidRPr="00576EDA">
          <w:rPr>
            <w:rFonts w:eastAsia="SimSun"/>
          </w:rPr>
          <w:t xml:space="preserve"> shall send a RESOURCE STATUS FAILURE message</w:t>
        </w:r>
      </w:ins>
      <w:ins w:id="150" w:author="Nokia" w:date="2019-08-29T14:49:00Z">
        <w:r w:rsidRPr="00576EDA">
          <w:rPr>
            <w:rFonts w:eastAsia="SimSun"/>
          </w:rPr>
          <w:t xml:space="preserve">. </w:t>
        </w:r>
      </w:ins>
    </w:p>
    <w:p w:rsidR="00576EDA" w:rsidRPr="00576EDA" w:rsidRDefault="00576EDA" w:rsidP="00576EDA">
      <w:pPr>
        <w:keepNext/>
        <w:keepLines/>
        <w:spacing w:before="120"/>
        <w:ind w:left="1418" w:hanging="1418"/>
        <w:outlineLvl w:val="3"/>
        <w:rPr>
          <w:ins w:id="151" w:author="Nokia" w:date="2019-08-29T10:37:00Z"/>
          <w:rFonts w:ascii="Arial" w:eastAsia="SimSun" w:hAnsi="Arial"/>
          <w:sz w:val="24"/>
        </w:rPr>
      </w:pPr>
      <w:bookmarkStart w:id="152" w:name="_Toc5690852"/>
      <w:ins w:id="153" w:author="Nokia" w:date="2019-08-29T10:37:00Z">
        <w:r w:rsidRPr="00576EDA">
          <w:rPr>
            <w:rFonts w:ascii="Arial" w:eastAsia="SimSun" w:hAnsi="Arial"/>
            <w:sz w:val="24"/>
          </w:rPr>
          <w:t>8.4.</w:t>
        </w:r>
      </w:ins>
      <w:ins w:id="154" w:author="Nokia" w:date="2019-08-29T11:38:00Z">
        <w:r w:rsidRPr="00576EDA">
          <w:rPr>
            <w:rFonts w:ascii="Arial" w:eastAsia="SimSun" w:hAnsi="Arial"/>
            <w:sz w:val="24"/>
          </w:rPr>
          <w:t>A</w:t>
        </w:r>
      </w:ins>
      <w:ins w:id="155" w:author="Nokia" w:date="2019-08-29T10:37:00Z">
        <w:r w:rsidRPr="00576EDA">
          <w:rPr>
            <w:rFonts w:ascii="Arial" w:eastAsia="SimSun" w:hAnsi="Arial"/>
            <w:sz w:val="24"/>
          </w:rPr>
          <w:t>.4</w:t>
        </w:r>
        <w:r w:rsidRPr="00576EDA">
          <w:rPr>
            <w:rFonts w:ascii="Arial" w:eastAsia="SimSun" w:hAnsi="Arial"/>
            <w:sz w:val="24"/>
          </w:rPr>
          <w:tab/>
          <w:t>Abnormal Conditions</w:t>
        </w:r>
        <w:bookmarkEnd w:id="152"/>
      </w:ins>
    </w:p>
    <w:p w:rsidR="00576EDA" w:rsidRPr="00576EDA" w:rsidRDefault="00576EDA" w:rsidP="00576EDA">
      <w:pPr>
        <w:rPr>
          <w:ins w:id="156" w:author="Nokia" w:date="2019-08-29T10:41:00Z"/>
          <w:rFonts w:eastAsia="SimSun"/>
          <w:bCs/>
        </w:rPr>
      </w:pPr>
      <w:ins w:id="157" w:author="Nokia" w:date="2019-08-29T10:41:00Z">
        <w:r w:rsidRPr="00576EDA">
          <w:rPr>
            <w:rFonts w:eastAsia="SimSun"/>
            <w:bCs/>
            <w:highlight w:val="yellow"/>
          </w:rPr>
          <w:t>F</w:t>
        </w:r>
      </w:ins>
      <w:ins w:id="158" w:author="Nokia" w:date="2019-08-29T10:37:00Z">
        <w:r w:rsidRPr="00576EDA">
          <w:rPr>
            <w:rFonts w:eastAsia="SimSun"/>
            <w:bCs/>
            <w:highlight w:val="yellow"/>
          </w:rPr>
          <w:t>FS</w:t>
        </w:r>
      </w:ins>
    </w:p>
    <w:p w:rsidR="00576EDA" w:rsidRPr="00576EDA" w:rsidRDefault="00576EDA" w:rsidP="00576EDA">
      <w:pPr>
        <w:rPr>
          <w:rFonts w:eastAsia="SimSun"/>
          <w:bCs/>
        </w:rPr>
        <w:sectPr w:rsidR="00576EDA" w:rsidRPr="00576EDA" w:rsidSect="00F126ED">
          <w:footnotePr>
            <w:numRestart w:val="eachSect"/>
          </w:footnotePr>
          <w:pgSz w:w="11907" w:h="16840" w:code="9"/>
          <w:pgMar w:top="1418" w:right="1134" w:bottom="1134" w:left="1134" w:header="680" w:footer="567" w:gutter="0"/>
          <w:cols w:space="720"/>
        </w:sectPr>
      </w:pPr>
    </w:p>
    <w:p w:rsidR="00576EDA" w:rsidRPr="00576EDA" w:rsidRDefault="00576EDA" w:rsidP="00576EDA">
      <w:pPr>
        <w:keepNext/>
        <w:keepLines/>
        <w:spacing w:before="120"/>
        <w:ind w:left="1134" w:hanging="1134"/>
        <w:outlineLvl w:val="2"/>
        <w:rPr>
          <w:ins w:id="159" w:author="Nokia" w:date="2019-08-29T10:37:00Z"/>
          <w:rFonts w:ascii="Arial" w:eastAsia="SimSun" w:hAnsi="Arial"/>
          <w:sz w:val="28"/>
        </w:rPr>
      </w:pPr>
      <w:bookmarkStart w:id="160" w:name="_Toc5690853"/>
      <w:ins w:id="161" w:author="Nokia" w:date="2019-08-29T10:37:00Z">
        <w:r w:rsidRPr="00576EDA">
          <w:rPr>
            <w:rFonts w:ascii="Arial" w:eastAsia="SimSun" w:hAnsi="Arial"/>
            <w:sz w:val="28"/>
          </w:rPr>
          <w:lastRenderedPageBreak/>
          <w:t>8.4.</w:t>
        </w:r>
      </w:ins>
      <w:ins w:id="162" w:author="Nokia" w:date="2019-08-29T11:38:00Z">
        <w:r w:rsidRPr="00576EDA">
          <w:rPr>
            <w:rFonts w:ascii="Arial" w:eastAsia="SimSun" w:hAnsi="Arial"/>
            <w:sz w:val="28"/>
          </w:rPr>
          <w:t>B</w:t>
        </w:r>
      </w:ins>
      <w:ins w:id="163" w:author="Nokia" w:date="2019-08-29T10:37:00Z">
        <w:r w:rsidRPr="00576EDA">
          <w:rPr>
            <w:rFonts w:ascii="Arial" w:eastAsia="SimSun" w:hAnsi="Arial"/>
            <w:sz w:val="28"/>
          </w:rPr>
          <w:tab/>
          <w:t>Resource Status Reporting</w:t>
        </w:r>
        <w:bookmarkEnd w:id="160"/>
      </w:ins>
    </w:p>
    <w:p w:rsidR="00576EDA" w:rsidRPr="00576EDA" w:rsidRDefault="00576EDA" w:rsidP="00576EDA">
      <w:pPr>
        <w:keepLines/>
        <w:ind w:left="1135" w:hanging="851"/>
        <w:rPr>
          <w:ins w:id="164" w:author="Nokia" w:date="2019-08-30T09:27:00Z"/>
          <w:rFonts w:eastAsia="SimSun"/>
        </w:rPr>
      </w:pPr>
      <w:bookmarkStart w:id="165" w:name="_Toc5690854"/>
      <w:ins w:id="166" w:author="Nokia" w:date="2019-08-30T09:27:00Z">
        <w:r w:rsidRPr="00576EDA">
          <w:rPr>
            <w:rFonts w:eastAsia="SimSun"/>
          </w:rPr>
          <w:t>Editor’s note: The content of this section is FFS</w:t>
        </w:r>
      </w:ins>
    </w:p>
    <w:p w:rsidR="00576EDA" w:rsidRPr="00576EDA" w:rsidRDefault="00576EDA" w:rsidP="00576EDA">
      <w:pPr>
        <w:keepNext/>
        <w:keepLines/>
        <w:spacing w:before="120"/>
        <w:ind w:left="1418" w:hanging="1418"/>
        <w:outlineLvl w:val="3"/>
        <w:rPr>
          <w:ins w:id="167" w:author="Nokia" w:date="2019-08-29T10:37:00Z"/>
          <w:rFonts w:ascii="Arial" w:eastAsia="SimSun" w:hAnsi="Arial"/>
          <w:sz w:val="24"/>
        </w:rPr>
      </w:pPr>
      <w:ins w:id="168" w:author="Nokia" w:date="2019-08-29T10:37:00Z">
        <w:r w:rsidRPr="00576EDA">
          <w:rPr>
            <w:rFonts w:ascii="Arial" w:eastAsia="SimSun" w:hAnsi="Arial"/>
            <w:sz w:val="24"/>
          </w:rPr>
          <w:t>8.4.</w:t>
        </w:r>
      </w:ins>
      <w:ins w:id="169" w:author="Nokia" w:date="2019-08-29T11:38:00Z">
        <w:r w:rsidRPr="00576EDA">
          <w:rPr>
            <w:rFonts w:ascii="Arial" w:eastAsia="SimSun" w:hAnsi="Arial"/>
            <w:sz w:val="24"/>
          </w:rPr>
          <w:t>B</w:t>
        </w:r>
      </w:ins>
      <w:ins w:id="170" w:author="Nokia" w:date="2019-08-29T10:37:00Z">
        <w:r w:rsidRPr="00576EDA">
          <w:rPr>
            <w:rFonts w:ascii="Arial" w:eastAsia="SimSun" w:hAnsi="Arial"/>
            <w:sz w:val="24"/>
          </w:rPr>
          <w:t>.1</w:t>
        </w:r>
        <w:r w:rsidRPr="00576EDA">
          <w:rPr>
            <w:rFonts w:ascii="Arial" w:eastAsia="SimSun" w:hAnsi="Arial"/>
            <w:sz w:val="24"/>
          </w:rPr>
          <w:tab/>
          <w:t>General</w:t>
        </w:r>
        <w:bookmarkEnd w:id="165"/>
      </w:ins>
    </w:p>
    <w:p w:rsidR="00576EDA" w:rsidRPr="00576EDA" w:rsidRDefault="00576EDA" w:rsidP="00576EDA">
      <w:pPr>
        <w:rPr>
          <w:ins w:id="171" w:author="Nokia" w:date="2019-08-29T10:37:00Z"/>
          <w:rFonts w:eastAsia="SimSun"/>
        </w:rPr>
      </w:pPr>
      <w:ins w:id="172" w:author="Nokia" w:date="2019-08-29T10:37:00Z">
        <w:r w:rsidRPr="00576EDA">
          <w:rPr>
            <w:rFonts w:eastAsia="SimSun"/>
          </w:rPr>
          <w:t>This procedure is initiated by NG-RAN node</w:t>
        </w:r>
        <w:r w:rsidRPr="00576EDA">
          <w:rPr>
            <w:rFonts w:eastAsia="SimSun"/>
            <w:vertAlign w:val="subscript"/>
          </w:rPr>
          <w:t>2</w:t>
        </w:r>
        <w:r w:rsidRPr="00576EDA">
          <w:rPr>
            <w:rFonts w:eastAsia="SimSun"/>
          </w:rPr>
          <w:t xml:space="preserve"> to report the result of measurements admitted by NG-RAN node</w:t>
        </w:r>
        <w:r w:rsidRPr="00576EDA">
          <w:rPr>
            <w:rFonts w:eastAsia="SimSun"/>
            <w:vertAlign w:val="subscript"/>
          </w:rPr>
          <w:t>2</w:t>
        </w:r>
        <w:r w:rsidRPr="00576EDA">
          <w:rPr>
            <w:rFonts w:eastAsia="SimSun"/>
          </w:rPr>
          <w:t xml:space="preserve"> following a successful Resource Status Reporting Initiation procedure.</w:t>
        </w:r>
      </w:ins>
    </w:p>
    <w:p w:rsidR="00576EDA" w:rsidRPr="00576EDA" w:rsidRDefault="00576EDA" w:rsidP="00576EDA">
      <w:pPr>
        <w:rPr>
          <w:ins w:id="173" w:author="Nokia" w:date="2019-08-29T10:37:00Z"/>
          <w:rFonts w:eastAsia="SimSun"/>
        </w:rPr>
      </w:pPr>
      <w:ins w:id="174" w:author="Nokia" w:date="2019-08-29T10:37:00Z">
        <w:r w:rsidRPr="00576EDA">
          <w:rPr>
            <w:rFonts w:eastAsia="SimSun"/>
          </w:rPr>
          <w:t xml:space="preserve">The procedure uses </w:t>
        </w:r>
        <w:r w:rsidRPr="00576EDA">
          <w:rPr>
            <w:rFonts w:eastAsia="SimSun"/>
            <w:lang w:eastAsia="zh-CN"/>
          </w:rPr>
          <w:t>non UE-associated signalling</w:t>
        </w:r>
        <w:r w:rsidRPr="00576EDA">
          <w:rPr>
            <w:rFonts w:eastAsia="SimSun"/>
          </w:rPr>
          <w:t>.</w:t>
        </w:r>
      </w:ins>
    </w:p>
    <w:p w:rsidR="00576EDA" w:rsidRPr="00576EDA" w:rsidRDefault="00576EDA" w:rsidP="00576EDA">
      <w:pPr>
        <w:keepNext/>
        <w:keepLines/>
        <w:spacing w:before="120"/>
        <w:ind w:left="1418" w:hanging="1418"/>
        <w:outlineLvl w:val="3"/>
        <w:rPr>
          <w:ins w:id="175" w:author="Nokia" w:date="2019-08-29T10:37:00Z"/>
          <w:rFonts w:ascii="Arial" w:eastAsia="SimSun" w:hAnsi="Arial"/>
          <w:sz w:val="24"/>
        </w:rPr>
      </w:pPr>
      <w:bookmarkStart w:id="176" w:name="_Toc5690855"/>
      <w:ins w:id="177" w:author="Nokia" w:date="2019-08-29T10:37:00Z">
        <w:r w:rsidRPr="00576EDA">
          <w:rPr>
            <w:rFonts w:ascii="Arial" w:eastAsia="SimSun" w:hAnsi="Arial"/>
            <w:sz w:val="24"/>
          </w:rPr>
          <w:t>8.4.</w:t>
        </w:r>
      </w:ins>
      <w:ins w:id="178" w:author="Nokia" w:date="2019-08-29T11:38:00Z">
        <w:r w:rsidRPr="00576EDA">
          <w:rPr>
            <w:rFonts w:ascii="Arial" w:eastAsia="SimSun" w:hAnsi="Arial"/>
            <w:sz w:val="24"/>
          </w:rPr>
          <w:t>B</w:t>
        </w:r>
      </w:ins>
      <w:ins w:id="179" w:author="Nokia" w:date="2019-08-29T10:37:00Z">
        <w:r w:rsidRPr="00576EDA">
          <w:rPr>
            <w:rFonts w:ascii="Arial" w:eastAsia="SimSun" w:hAnsi="Arial"/>
            <w:sz w:val="24"/>
          </w:rPr>
          <w:t>.2</w:t>
        </w:r>
        <w:r w:rsidRPr="00576EDA">
          <w:rPr>
            <w:rFonts w:ascii="Arial" w:eastAsia="SimSun" w:hAnsi="Arial"/>
            <w:sz w:val="24"/>
          </w:rPr>
          <w:tab/>
          <w:t>Successful Operation</w:t>
        </w:r>
        <w:bookmarkEnd w:id="176"/>
      </w:ins>
    </w:p>
    <w:bookmarkStart w:id="180" w:name="_MON_1628583929"/>
    <w:bookmarkEnd w:id="180"/>
    <w:p w:rsidR="00576EDA" w:rsidRPr="00576EDA" w:rsidRDefault="00576EDA" w:rsidP="00576EDA">
      <w:pPr>
        <w:keepNext/>
        <w:keepLines/>
        <w:spacing w:before="60"/>
        <w:jc w:val="center"/>
        <w:rPr>
          <w:ins w:id="181" w:author="Nokia" w:date="2019-08-29T10:37:00Z"/>
          <w:rFonts w:ascii="Arial" w:eastAsia="SimSun" w:hAnsi="Arial"/>
          <w:b/>
        </w:rPr>
      </w:pPr>
      <w:ins w:id="182" w:author="Nokia" w:date="2019-08-29T10:37:00Z">
        <w:r w:rsidRPr="00576EDA">
          <w:rPr>
            <w:rFonts w:ascii="Arial" w:eastAsia="SimSun" w:hAnsi="Arial"/>
            <w:b/>
          </w:rPr>
          <w:object w:dxaOrig="5673" w:dyaOrig="2355">
            <v:shape id="_x0000_i1027" type="#_x0000_t75" style="width:285.3pt;height:117.65pt" o:ole="">
              <v:imagedata r:id="rId16" o:title=""/>
            </v:shape>
            <o:OLEObject Type="Embed" ProgID="Word.Picture.8" ShapeID="_x0000_i1027" DrawAspect="Content" ObjectID="_1631608523" r:id="rId17"/>
          </w:object>
        </w:r>
      </w:ins>
    </w:p>
    <w:p w:rsidR="00576EDA" w:rsidRPr="00576EDA" w:rsidRDefault="00576EDA" w:rsidP="00576EDA">
      <w:pPr>
        <w:keepLines/>
        <w:spacing w:after="240"/>
        <w:jc w:val="center"/>
        <w:rPr>
          <w:ins w:id="183" w:author="Nokia" w:date="2019-08-29T10:37:00Z"/>
          <w:rFonts w:ascii="Arial" w:eastAsia="SimSun" w:hAnsi="Arial"/>
          <w:b/>
        </w:rPr>
      </w:pPr>
      <w:ins w:id="184" w:author="Nokia" w:date="2019-08-29T10:37:00Z">
        <w:r w:rsidRPr="00576EDA">
          <w:rPr>
            <w:rFonts w:ascii="Arial" w:eastAsia="SimSun" w:hAnsi="Arial"/>
            <w:b/>
          </w:rPr>
          <w:t>Figure 8.4.</w:t>
        </w:r>
      </w:ins>
      <w:ins w:id="185" w:author="Nokia" w:date="2019-08-29T11:38:00Z">
        <w:r w:rsidRPr="00576EDA">
          <w:rPr>
            <w:rFonts w:ascii="Arial" w:eastAsia="SimSun" w:hAnsi="Arial"/>
            <w:b/>
          </w:rPr>
          <w:t>B</w:t>
        </w:r>
      </w:ins>
      <w:ins w:id="186" w:author="Nokia" w:date="2019-08-29T10:37:00Z">
        <w:r w:rsidRPr="00576EDA">
          <w:rPr>
            <w:rFonts w:ascii="Arial" w:eastAsia="SimSun" w:hAnsi="Arial"/>
            <w:b/>
          </w:rPr>
          <w:t>.2-1: Resource Status Reporting, successful operation</w:t>
        </w:r>
      </w:ins>
    </w:p>
    <w:p w:rsidR="00576EDA" w:rsidRDefault="00576EDA" w:rsidP="00576EDA">
      <w:pPr>
        <w:rPr>
          <w:rFonts w:eastAsia="SimSun"/>
        </w:rPr>
      </w:pPr>
      <w:ins w:id="187" w:author="Nokia" w:date="2019-08-29T10:37:00Z">
        <w:r w:rsidRPr="00576EDA">
          <w:rPr>
            <w:rFonts w:eastAsia="SimSun"/>
          </w:rPr>
          <w:t>The NG-RAN node</w:t>
        </w:r>
        <w:r w:rsidRPr="00576EDA">
          <w:rPr>
            <w:rFonts w:eastAsia="SimSun"/>
            <w:vertAlign w:val="subscript"/>
          </w:rPr>
          <w:t>2</w:t>
        </w:r>
        <w:r w:rsidRPr="00576EDA">
          <w:rPr>
            <w:rFonts w:eastAsia="SimSun"/>
          </w:rPr>
          <w:t xml:space="preserve"> shall report the results of the admitted measurements in RESOURCE STATUS UPDATE message. </w:t>
        </w:r>
      </w:ins>
      <w:ins w:id="188" w:author="Nokia" w:date="2019-08-30T09:10:00Z">
        <w:r w:rsidRPr="00576EDA">
          <w:rPr>
            <w:rFonts w:eastAsia="SimSun"/>
          </w:rPr>
          <w:t>The admitted measurements are the measurements that were successfully initiated during the preceding Resource Status Reporting Initiation procedure.</w:t>
        </w:r>
      </w:ins>
    </w:p>
    <w:p w:rsidR="00FC68D3" w:rsidRPr="00AA5DA2" w:rsidRDefault="00FC68D3" w:rsidP="00FC68D3">
      <w:pPr>
        <w:rPr>
          <w:ins w:id="189" w:author="Huawei" w:date="2019-09-26T20:31:00Z"/>
        </w:rPr>
      </w:pPr>
      <w:ins w:id="190" w:author="Huawei" w:date="2019-09-26T20:31:00Z">
        <w:r w:rsidRPr="00AA5DA2">
          <w:t xml:space="preserve">If the </w:t>
        </w:r>
        <w:r w:rsidRPr="00576EDA">
          <w:rPr>
            <w:rFonts w:eastAsia="SimSun"/>
          </w:rPr>
          <w:t>NG-RAN node</w:t>
        </w:r>
        <w:r w:rsidRPr="00AA5DA2">
          <w:rPr>
            <w:vertAlign w:val="subscript"/>
          </w:rPr>
          <w:t xml:space="preserve"> 1</w:t>
        </w:r>
        <w:r w:rsidRPr="00AA5DA2">
          <w:t xml:space="preserve"> receives the RESOURCE STATUS UPDATE message, which includes the </w:t>
        </w:r>
        <w:r w:rsidRPr="00AA5DA2">
          <w:rPr>
            <w:i/>
          </w:rPr>
          <w:t>Cell Reporting Indicator</w:t>
        </w:r>
        <w:r w:rsidRPr="00AA5DA2">
          <w:t xml:space="preserve"> IE set to "stop request" in one or more items of the </w:t>
        </w:r>
        <w:r w:rsidRPr="00AA5DA2">
          <w:rPr>
            <w:i/>
          </w:rPr>
          <w:t>Cell Measurement Result</w:t>
        </w:r>
        <w:r w:rsidRPr="00AA5DA2">
          <w:t xml:space="preserve"> IE, </w:t>
        </w:r>
      </w:ins>
      <w:ins w:id="191" w:author="Huawei" w:date="2019-09-26T20:32:00Z">
        <w:r w:rsidRPr="00AA5DA2">
          <w:t xml:space="preserve">the </w:t>
        </w:r>
        <w:r w:rsidRPr="00576EDA">
          <w:rPr>
            <w:rFonts w:eastAsia="SimSun"/>
          </w:rPr>
          <w:t>NG-RAN node</w:t>
        </w:r>
        <w:r w:rsidRPr="00AA5DA2">
          <w:rPr>
            <w:vertAlign w:val="subscript"/>
          </w:rPr>
          <w:t xml:space="preserve"> </w:t>
        </w:r>
      </w:ins>
      <w:ins w:id="192" w:author="Huawei" w:date="2019-09-26T20:31:00Z">
        <w:r w:rsidRPr="00AA5DA2">
          <w:rPr>
            <w:vertAlign w:val="subscript"/>
          </w:rPr>
          <w:t>1</w:t>
        </w:r>
        <w:r w:rsidRPr="00AA5DA2">
          <w:t xml:space="preserve"> should initialise the Resource Status Reporting Initiation procedure to remove all or some of the corresponding cells from the measurement.</w:t>
        </w:r>
      </w:ins>
    </w:p>
    <w:p w:rsidR="00FC68D3" w:rsidRPr="00FC68D3" w:rsidRDefault="00FC68D3" w:rsidP="00576EDA">
      <w:pPr>
        <w:rPr>
          <w:ins w:id="193" w:author="Nokia" w:date="2019-08-29T10:37:00Z"/>
          <w:rFonts w:eastAsia="SimSun"/>
        </w:rPr>
      </w:pPr>
    </w:p>
    <w:p w:rsidR="00576EDA" w:rsidRPr="00576EDA" w:rsidRDefault="00576EDA" w:rsidP="00576EDA">
      <w:pPr>
        <w:keepNext/>
        <w:keepLines/>
        <w:spacing w:before="120"/>
        <w:ind w:left="1418" w:hanging="1418"/>
        <w:outlineLvl w:val="3"/>
        <w:rPr>
          <w:ins w:id="194" w:author="Nokia" w:date="2019-08-29T10:37:00Z"/>
          <w:rFonts w:ascii="Arial" w:eastAsia="SimSun" w:hAnsi="Arial"/>
          <w:sz w:val="24"/>
        </w:rPr>
      </w:pPr>
      <w:bookmarkStart w:id="195" w:name="_Toc5690856"/>
      <w:ins w:id="196" w:author="Nokia" w:date="2019-08-29T10:37:00Z">
        <w:r w:rsidRPr="00576EDA">
          <w:rPr>
            <w:rFonts w:ascii="Arial" w:eastAsia="SimSun" w:hAnsi="Arial"/>
            <w:sz w:val="24"/>
          </w:rPr>
          <w:t>8.4.</w:t>
        </w:r>
      </w:ins>
      <w:ins w:id="197" w:author="Nokia" w:date="2019-08-29T11:39:00Z">
        <w:r w:rsidRPr="00576EDA">
          <w:rPr>
            <w:rFonts w:ascii="Arial" w:eastAsia="SimSun" w:hAnsi="Arial"/>
            <w:sz w:val="24"/>
          </w:rPr>
          <w:t>B</w:t>
        </w:r>
      </w:ins>
      <w:ins w:id="198" w:author="Nokia" w:date="2019-08-29T10:37:00Z">
        <w:r w:rsidRPr="00576EDA">
          <w:rPr>
            <w:rFonts w:ascii="Arial" w:eastAsia="SimSun" w:hAnsi="Arial"/>
            <w:sz w:val="24"/>
          </w:rPr>
          <w:t>.3</w:t>
        </w:r>
        <w:r w:rsidRPr="00576EDA">
          <w:rPr>
            <w:rFonts w:ascii="Arial" w:eastAsia="SimSun" w:hAnsi="Arial"/>
            <w:sz w:val="24"/>
          </w:rPr>
          <w:tab/>
          <w:t>Unsuccessful Operation</w:t>
        </w:r>
        <w:bookmarkEnd w:id="195"/>
      </w:ins>
    </w:p>
    <w:p w:rsidR="00576EDA" w:rsidRPr="00576EDA" w:rsidRDefault="00576EDA" w:rsidP="00576EDA">
      <w:pPr>
        <w:rPr>
          <w:ins w:id="199" w:author="Nokia" w:date="2019-08-29T10:37:00Z"/>
          <w:rFonts w:eastAsia="SimSun"/>
        </w:rPr>
      </w:pPr>
      <w:ins w:id="200" w:author="Nokia" w:date="2019-08-29T10:37:00Z">
        <w:r w:rsidRPr="00576EDA">
          <w:rPr>
            <w:rFonts w:eastAsia="SimSun"/>
          </w:rPr>
          <w:t>Not applicable.</w:t>
        </w:r>
      </w:ins>
    </w:p>
    <w:p w:rsidR="00576EDA" w:rsidRPr="00576EDA" w:rsidRDefault="00576EDA" w:rsidP="00576EDA">
      <w:pPr>
        <w:keepNext/>
        <w:keepLines/>
        <w:spacing w:before="120"/>
        <w:ind w:left="1418" w:hanging="1418"/>
        <w:outlineLvl w:val="3"/>
        <w:rPr>
          <w:ins w:id="201" w:author="Nokia" w:date="2019-08-29T10:37:00Z"/>
          <w:rFonts w:ascii="Arial" w:eastAsia="SimSun" w:hAnsi="Arial"/>
          <w:sz w:val="24"/>
        </w:rPr>
      </w:pPr>
      <w:bookmarkStart w:id="202" w:name="_Toc5690857"/>
      <w:ins w:id="203" w:author="Nokia" w:date="2019-08-29T10:37:00Z">
        <w:r w:rsidRPr="00576EDA">
          <w:rPr>
            <w:rFonts w:ascii="Arial" w:eastAsia="SimSun" w:hAnsi="Arial"/>
            <w:sz w:val="24"/>
          </w:rPr>
          <w:t>8.4.</w:t>
        </w:r>
      </w:ins>
      <w:ins w:id="204" w:author="Nokia" w:date="2019-08-29T11:39:00Z">
        <w:r w:rsidRPr="00576EDA">
          <w:rPr>
            <w:rFonts w:ascii="Arial" w:eastAsia="SimSun" w:hAnsi="Arial"/>
            <w:sz w:val="24"/>
          </w:rPr>
          <w:t>B</w:t>
        </w:r>
      </w:ins>
      <w:ins w:id="205" w:author="Nokia" w:date="2019-08-29T10:37:00Z">
        <w:r w:rsidRPr="00576EDA">
          <w:rPr>
            <w:rFonts w:ascii="Arial" w:eastAsia="SimSun" w:hAnsi="Arial"/>
            <w:sz w:val="24"/>
          </w:rPr>
          <w:t>.4</w:t>
        </w:r>
        <w:r w:rsidRPr="00576EDA">
          <w:rPr>
            <w:rFonts w:ascii="Arial" w:eastAsia="SimSun" w:hAnsi="Arial"/>
            <w:sz w:val="24"/>
          </w:rPr>
          <w:tab/>
          <w:t>Abnormal Conditions</w:t>
        </w:r>
        <w:bookmarkEnd w:id="202"/>
      </w:ins>
    </w:p>
    <w:p w:rsidR="00576EDA" w:rsidRPr="00576EDA" w:rsidRDefault="00576EDA" w:rsidP="00576EDA">
      <w:pPr>
        <w:rPr>
          <w:ins w:id="206" w:author="Nokia" w:date="2019-08-29T10:38:00Z"/>
          <w:rFonts w:eastAsia="SimSun"/>
        </w:rPr>
      </w:pPr>
      <w:ins w:id="207" w:author="Nokia" w:date="2019-08-29T10:38:00Z">
        <w:r w:rsidRPr="00576EDA">
          <w:rPr>
            <w:rFonts w:eastAsia="SimSun"/>
            <w:highlight w:val="yellow"/>
            <w:rPrChange w:id="208" w:author="Nokia" w:date="2019-08-29T14:51:00Z">
              <w:rPr/>
            </w:rPrChange>
          </w:rPr>
          <w:t>F</w:t>
        </w:r>
      </w:ins>
      <w:ins w:id="209" w:author="Nokia" w:date="2019-08-29T14:51:00Z">
        <w:r w:rsidRPr="00576EDA">
          <w:rPr>
            <w:rFonts w:eastAsia="SimSun"/>
            <w:highlight w:val="yellow"/>
            <w:rPrChange w:id="210" w:author="Nokia" w:date="2019-08-29T14:51:00Z">
              <w:rPr/>
            </w:rPrChange>
          </w:rPr>
          <w:t>FS</w:t>
        </w:r>
      </w:ins>
    </w:p>
    <w:p w:rsidR="00576EDA" w:rsidRDefault="00576EDA" w:rsidP="00FC68D3">
      <w:bookmarkStart w:id="211" w:name="_Toc5691063"/>
    </w:p>
    <w:p w:rsidR="00A0474D" w:rsidRDefault="00A0474D" w:rsidP="00A0474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AE320F">
        <w:rPr>
          <w:i/>
          <w:lang w:eastAsia="ja-JP"/>
        </w:rPr>
        <w:t xml:space="preserve"> change</w:t>
      </w:r>
    </w:p>
    <w:p w:rsidR="00A0474D" w:rsidRPr="00A0474D" w:rsidRDefault="00A0474D" w:rsidP="00576EDA">
      <w:pPr>
        <w:keepNext/>
        <w:keepLines/>
        <w:spacing w:before="120"/>
        <w:ind w:left="1418" w:hanging="1418"/>
        <w:outlineLvl w:val="3"/>
        <w:rPr>
          <w:rFonts w:ascii="Arial" w:eastAsia="SimSun" w:hAnsi="Arial"/>
          <w:sz w:val="24"/>
        </w:rPr>
        <w:sectPr w:rsidR="00A0474D" w:rsidRPr="00A0474D" w:rsidSect="00F126ED">
          <w:footnotePr>
            <w:numRestart w:val="eachSect"/>
          </w:footnotePr>
          <w:pgSz w:w="11907" w:h="16840" w:code="9"/>
          <w:pgMar w:top="1418" w:right="1134" w:bottom="1134" w:left="1134" w:header="680" w:footer="567" w:gutter="0"/>
          <w:cols w:space="720"/>
        </w:sectPr>
      </w:pPr>
    </w:p>
    <w:p w:rsidR="00576EDA" w:rsidRPr="00576EDA" w:rsidRDefault="00576EDA" w:rsidP="00576EDA">
      <w:pPr>
        <w:keepNext/>
        <w:keepLines/>
        <w:spacing w:before="120"/>
        <w:ind w:left="1418" w:hanging="1418"/>
        <w:outlineLvl w:val="3"/>
        <w:rPr>
          <w:ins w:id="212" w:author="Nokia" w:date="2019-08-29T10:40:00Z"/>
          <w:rFonts w:ascii="Arial" w:eastAsia="SimSun" w:hAnsi="Arial"/>
          <w:sz w:val="24"/>
        </w:rPr>
      </w:pPr>
      <w:bookmarkStart w:id="213" w:name="_Toc5691056"/>
      <w:bookmarkEnd w:id="211"/>
      <w:ins w:id="214" w:author="Nokia" w:date="2019-08-29T10:40:00Z">
        <w:r w:rsidRPr="00576EDA">
          <w:rPr>
            <w:rFonts w:ascii="Arial" w:eastAsia="SimSun" w:hAnsi="Arial"/>
            <w:sz w:val="24"/>
          </w:rPr>
          <w:lastRenderedPageBreak/>
          <w:t>9.1.3.</w:t>
        </w:r>
      </w:ins>
      <w:ins w:id="215" w:author="Nokia" w:date="2019-08-29T11:39:00Z">
        <w:r w:rsidRPr="00576EDA">
          <w:rPr>
            <w:rFonts w:ascii="Arial" w:eastAsia="SimSun" w:hAnsi="Arial"/>
            <w:sz w:val="24"/>
          </w:rPr>
          <w:t>C</w:t>
        </w:r>
      </w:ins>
      <w:ins w:id="216" w:author="Nokia" w:date="2019-08-29T10:40:00Z">
        <w:r w:rsidRPr="00576EDA">
          <w:rPr>
            <w:rFonts w:ascii="Arial" w:eastAsia="SimSun" w:hAnsi="Arial"/>
            <w:sz w:val="24"/>
          </w:rPr>
          <w:tab/>
        </w:r>
        <w:r w:rsidRPr="00576EDA">
          <w:rPr>
            <w:rFonts w:ascii="Arial" w:eastAsia="SimSun" w:hAnsi="Arial"/>
            <w:sz w:val="24"/>
            <w:szCs w:val="24"/>
          </w:rPr>
          <w:t>RESOURCE STATUS REQUEST</w:t>
        </w:r>
      </w:ins>
    </w:p>
    <w:p w:rsidR="00576EDA" w:rsidRPr="00576EDA" w:rsidRDefault="00576EDA" w:rsidP="00576EDA">
      <w:pPr>
        <w:keepLines/>
        <w:ind w:left="1135" w:hanging="851"/>
        <w:rPr>
          <w:ins w:id="217" w:author="Nokia" w:date="2019-08-30T09:28:00Z"/>
          <w:rFonts w:eastAsia="SimSun"/>
        </w:rPr>
      </w:pPr>
      <w:ins w:id="218" w:author="Nokia" w:date="2019-08-30T09:28:00Z">
        <w:r w:rsidRPr="00576EDA">
          <w:rPr>
            <w:rFonts w:eastAsia="SimSun"/>
          </w:rPr>
          <w:t>Editor’s note: The content of this section is FFS</w:t>
        </w:r>
      </w:ins>
    </w:p>
    <w:p w:rsidR="00576EDA" w:rsidRPr="00576EDA" w:rsidRDefault="00576EDA" w:rsidP="00576EDA">
      <w:pPr>
        <w:rPr>
          <w:ins w:id="219" w:author="Nokia" w:date="2019-08-29T10:40:00Z"/>
          <w:rFonts w:eastAsia="SimSun"/>
        </w:rPr>
      </w:pPr>
      <w:ins w:id="220" w:author="Nokia" w:date="2019-08-29T10:40:00Z">
        <w:r w:rsidRPr="00576EDA">
          <w:rPr>
            <w:rFonts w:eastAsia="SimSun"/>
          </w:rPr>
          <w:t>This message is sent by an NG-RAN node</w:t>
        </w:r>
        <w:r w:rsidRPr="00576EDA">
          <w:rPr>
            <w:rFonts w:eastAsia="SimSun"/>
            <w:vertAlign w:val="subscript"/>
          </w:rPr>
          <w:t>1</w:t>
        </w:r>
        <w:r w:rsidRPr="00576EDA">
          <w:rPr>
            <w:rFonts w:eastAsia="SimSun"/>
          </w:rPr>
          <w:t xml:space="preserve"> to neighbouring NG-RAN node</w:t>
        </w:r>
        <w:r w:rsidRPr="00576EDA">
          <w:rPr>
            <w:rFonts w:eastAsia="SimSun"/>
            <w:vertAlign w:val="subscript"/>
          </w:rPr>
          <w:t>2</w:t>
        </w:r>
        <w:r w:rsidRPr="00576EDA">
          <w:rPr>
            <w:rFonts w:eastAsia="SimSun"/>
          </w:rPr>
          <w:t xml:space="preserve"> to initiate the requested measurement according to the parameters given in the message.</w:t>
        </w:r>
      </w:ins>
    </w:p>
    <w:p w:rsidR="00576EDA" w:rsidRPr="00576EDA" w:rsidRDefault="00576EDA" w:rsidP="00576EDA">
      <w:pPr>
        <w:rPr>
          <w:ins w:id="221" w:author="Nokia" w:date="2019-08-29T10:40:00Z"/>
          <w:rFonts w:eastAsia="SimSun"/>
        </w:rPr>
      </w:pPr>
      <w:ins w:id="222" w:author="Nokia" w:date="2019-08-29T10:40:00Z">
        <w:r w:rsidRPr="00576EDA">
          <w:rPr>
            <w:rFonts w:eastAsia="SimSun"/>
          </w:rPr>
          <w:t>Direction: NG-RAN node</w:t>
        </w:r>
        <w:r w:rsidRPr="00576EDA">
          <w:rPr>
            <w:rFonts w:eastAsia="SimSun"/>
            <w:vertAlign w:val="subscript"/>
          </w:rPr>
          <w:t>1</w:t>
        </w:r>
        <w:r w:rsidRPr="00576EDA">
          <w:rPr>
            <w:rFonts w:eastAsia="SimSun"/>
          </w:rPr>
          <w:t xml:space="preserve"> </w:t>
        </w:r>
        <w:r w:rsidRPr="00576EDA">
          <w:rPr>
            <w:rFonts w:eastAsia="SimSun"/>
          </w:rPr>
          <w:sym w:font="Symbol" w:char="F0AE"/>
        </w:r>
        <w:r w:rsidRPr="00576EDA">
          <w:rPr>
            <w:rFonts w:eastAsia="SimSun"/>
          </w:rPr>
          <w:t xml:space="preserve"> NG-RAN node</w:t>
        </w:r>
        <w:r w:rsidRPr="00576EDA">
          <w:rPr>
            <w:rFonts w:eastAsia="SimSun"/>
            <w:vertAlign w:val="subscript"/>
          </w:rPr>
          <w:t>2</w:t>
        </w:r>
        <w:r w:rsidRPr="00576EDA">
          <w:rPr>
            <w:rFonts w:eastAsia="SimSun"/>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576EDA" w:rsidRPr="00576EDA" w:rsidTr="00F126ED">
        <w:trPr>
          <w:ins w:id="223" w:author="Nokia" w:date="2019-08-29T10:40:00Z"/>
        </w:trPr>
        <w:tc>
          <w:tcPr>
            <w:tcW w:w="2439"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jc w:val="center"/>
              <w:rPr>
                <w:ins w:id="224" w:author="Nokia" w:date="2019-08-29T10:40:00Z"/>
                <w:rFonts w:ascii="Arial" w:eastAsia="SimSun" w:hAnsi="Arial"/>
                <w:b/>
                <w:sz w:val="18"/>
                <w:lang w:eastAsia="ja-JP"/>
              </w:rPr>
            </w:pPr>
            <w:ins w:id="225" w:author="Nokia" w:date="2019-08-29T10:40:00Z">
              <w:r w:rsidRPr="00576EDA">
                <w:rPr>
                  <w:rFonts w:ascii="Arial" w:eastAsia="SimSun" w:hAnsi="Arial"/>
                  <w:b/>
                  <w:sz w:val="18"/>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jc w:val="center"/>
              <w:rPr>
                <w:ins w:id="226" w:author="Nokia" w:date="2019-08-29T10:40:00Z"/>
                <w:rFonts w:ascii="Arial" w:eastAsia="SimSun" w:hAnsi="Arial"/>
                <w:b/>
                <w:sz w:val="18"/>
                <w:lang w:eastAsia="ja-JP"/>
              </w:rPr>
            </w:pPr>
            <w:ins w:id="227" w:author="Nokia" w:date="2019-08-29T10:40:00Z">
              <w:r w:rsidRPr="00576EDA">
                <w:rPr>
                  <w:rFonts w:ascii="Arial" w:eastAsia="SimSun" w:hAnsi="Arial"/>
                  <w:b/>
                  <w:sz w:val="18"/>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jc w:val="center"/>
              <w:rPr>
                <w:ins w:id="228" w:author="Nokia" w:date="2019-08-29T10:40:00Z"/>
                <w:rFonts w:ascii="Arial" w:eastAsia="SimSun" w:hAnsi="Arial"/>
                <w:b/>
                <w:sz w:val="18"/>
                <w:lang w:eastAsia="ja-JP"/>
              </w:rPr>
            </w:pPr>
            <w:ins w:id="229" w:author="Nokia" w:date="2019-08-29T10:40:00Z">
              <w:r w:rsidRPr="00576EDA">
                <w:rPr>
                  <w:rFonts w:ascii="Arial" w:eastAsia="SimSun"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jc w:val="center"/>
              <w:rPr>
                <w:ins w:id="230" w:author="Nokia" w:date="2019-08-29T10:40:00Z"/>
                <w:rFonts w:ascii="Arial" w:eastAsia="SimSun" w:hAnsi="Arial"/>
                <w:b/>
                <w:sz w:val="18"/>
                <w:lang w:eastAsia="ja-JP"/>
              </w:rPr>
            </w:pPr>
            <w:ins w:id="231" w:author="Nokia" w:date="2019-08-29T10:40:00Z">
              <w:r w:rsidRPr="00576EDA">
                <w:rPr>
                  <w:rFonts w:ascii="Arial" w:eastAsia="SimSun" w:hAnsi="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jc w:val="center"/>
              <w:rPr>
                <w:ins w:id="232" w:author="Nokia" w:date="2019-08-29T10:40:00Z"/>
                <w:rFonts w:ascii="Arial" w:eastAsia="SimSun" w:hAnsi="Arial"/>
                <w:b/>
                <w:sz w:val="18"/>
                <w:lang w:eastAsia="ja-JP"/>
              </w:rPr>
            </w:pPr>
            <w:ins w:id="233" w:author="Nokia" w:date="2019-08-29T10:40:00Z">
              <w:r w:rsidRPr="00576EDA">
                <w:rPr>
                  <w:rFonts w:ascii="Arial" w:eastAsia="SimSun" w:hAnsi="Arial"/>
                  <w:b/>
                  <w:sz w:val="18"/>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jc w:val="center"/>
              <w:rPr>
                <w:ins w:id="234" w:author="Nokia" w:date="2019-08-29T10:40:00Z"/>
                <w:rFonts w:ascii="Arial" w:eastAsia="SimSun" w:hAnsi="Arial"/>
                <w:b/>
                <w:sz w:val="18"/>
                <w:lang w:eastAsia="ja-JP"/>
              </w:rPr>
            </w:pPr>
            <w:ins w:id="235" w:author="Nokia" w:date="2019-08-29T10:40:00Z">
              <w:r w:rsidRPr="00576EDA">
                <w:rPr>
                  <w:rFonts w:ascii="Arial" w:eastAsia="SimSun" w:hAnsi="Arial"/>
                  <w:b/>
                  <w:sz w:val="18"/>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jc w:val="center"/>
              <w:rPr>
                <w:ins w:id="236" w:author="Nokia" w:date="2019-08-29T10:40:00Z"/>
                <w:rFonts w:ascii="Arial" w:eastAsia="SimSun" w:hAnsi="Arial"/>
                <w:b/>
                <w:sz w:val="18"/>
                <w:lang w:eastAsia="ja-JP"/>
              </w:rPr>
            </w:pPr>
            <w:ins w:id="237" w:author="Nokia" w:date="2019-08-29T10:40:00Z">
              <w:r w:rsidRPr="00576EDA">
                <w:rPr>
                  <w:rFonts w:ascii="Arial" w:eastAsia="SimSun" w:hAnsi="Arial"/>
                  <w:b/>
                  <w:sz w:val="18"/>
                  <w:lang w:eastAsia="ja-JP"/>
                </w:rPr>
                <w:t>Assigned Criticality</w:t>
              </w:r>
            </w:ins>
          </w:p>
        </w:tc>
      </w:tr>
      <w:tr w:rsidR="00576EDA" w:rsidRPr="00576EDA" w:rsidTr="00F126ED">
        <w:trPr>
          <w:ins w:id="238" w:author="Nokia" w:date="2019-08-29T10:40:00Z"/>
        </w:trPr>
        <w:tc>
          <w:tcPr>
            <w:tcW w:w="2439"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ins w:id="239" w:author="Nokia" w:date="2019-08-29T10:40:00Z"/>
                <w:rFonts w:ascii="Arial" w:eastAsia="SimSun" w:hAnsi="Arial"/>
                <w:sz w:val="18"/>
                <w:lang w:eastAsia="ja-JP"/>
              </w:rPr>
            </w:pPr>
            <w:ins w:id="240" w:author="Nokia" w:date="2019-08-29T10:40:00Z">
              <w:r w:rsidRPr="00576EDA">
                <w:rPr>
                  <w:rFonts w:ascii="Arial" w:eastAsia="SimSun" w:hAnsi="Arial"/>
                  <w:sz w:val="18"/>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ins w:id="241" w:author="Nokia" w:date="2019-08-29T10:40:00Z"/>
                <w:rFonts w:ascii="Arial" w:eastAsia="SimSun" w:hAnsi="Arial"/>
                <w:sz w:val="18"/>
                <w:lang w:eastAsia="ja-JP"/>
              </w:rPr>
            </w:pPr>
            <w:ins w:id="242" w:author="Nokia" w:date="2019-08-29T10:40:00Z">
              <w:r w:rsidRPr="00576EDA">
                <w:rPr>
                  <w:rFonts w:ascii="Arial" w:eastAsia="SimSun" w:hAnsi="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ins w:id="243" w:author="Nokia" w:date="2019-08-29T10:40:00Z"/>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ins w:id="244" w:author="Nokia" w:date="2019-08-29T10:40:00Z"/>
                <w:rFonts w:ascii="Arial" w:eastAsia="SimSun" w:hAnsi="Arial"/>
                <w:sz w:val="18"/>
                <w:lang w:eastAsia="ja-JP"/>
              </w:rPr>
            </w:pPr>
            <w:ins w:id="245" w:author="Nokia" w:date="2019-08-29T10:40:00Z">
              <w:r w:rsidRPr="00576EDA">
                <w:rPr>
                  <w:rFonts w:ascii="Arial" w:eastAsia="SimSun" w:hAnsi="Arial"/>
                  <w:sz w:val="18"/>
                  <w:lang w:eastAsia="ja-JP"/>
                </w:rPr>
                <w:t>9.2.3.1</w:t>
              </w:r>
            </w:ins>
          </w:p>
        </w:tc>
        <w:tc>
          <w:tcPr>
            <w:tcW w:w="2160"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ins w:id="246" w:author="Nokia" w:date="2019-08-29T10:40:00Z"/>
                <w:rFonts w:ascii="Arial" w:eastAsia="SimSu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jc w:val="center"/>
              <w:rPr>
                <w:ins w:id="247" w:author="Nokia" w:date="2019-08-29T10:40:00Z"/>
                <w:rFonts w:ascii="Arial" w:eastAsia="SimSun" w:hAnsi="Arial"/>
                <w:sz w:val="18"/>
                <w:lang w:eastAsia="ja-JP"/>
              </w:rPr>
            </w:pPr>
            <w:ins w:id="248" w:author="Nokia" w:date="2019-08-29T10:40:00Z">
              <w:r w:rsidRPr="00576EDA">
                <w:rPr>
                  <w:rFonts w:ascii="Arial" w:eastAsia="SimSun" w:hAnsi="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jc w:val="center"/>
              <w:rPr>
                <w:ins w:id="249" w:author="Nokia" w:date="2019-08-29T10:40:00Z"/>
                <w:rFonts w:ascii="Arial" w:eastAsia="SimSun" w:hAnsi="Arial"/>
                <w:sz w:val="18"/>
                <w:lang w:eastAsia="ja-JP"/>
              </w:rPr>
            </w:pPr>
            <w:ins w:id="250" w:author="Nokia" w:date="2019-08-29T10:40:00Z">
              <w:r w:rsidRPr="00576EDA">
                <w:rPr>
                  <w:rFonts w:ascii="Arial" w:eastAsia="SimSun" w:hAnsi="Arial"/>
                  <w:sz w:val="18"/>
                  <w:lang w:eastAsia="ja-JP"/>
                </w:rPr>
                <w:t>reject</w:t>
              </w:r>
            </w:ins>
          </w:p>
        </w:tc>
      </w:tr>
      <w:tr w:rsidR="00576EDA" w:rsidRPr="00576EDA" w:rsidTr="00F126ED">
        <w:trPr>
          <w:ins w:id="251" w:author="Nokia" w:date="2019-08-29T10:40:00Z"/>
        </w:trPr>
        <w:tc>
          <w:tcPr>
            <w:tcW w:w="2439"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ins w:id="252" w:author="Nokia" w:date="2019-08-29T10:40:00Z"/>
                <w:rFonts w:ascii="Arial" w:eastAsia="SimSun" w:hAnsi="Arial"/>
                <w:sz w:val="18"/>
                <w:lang w:eastAsia="ja-JP"/>
              </w:rPr>
            </w:pPr>
            <w:ins w:id="253" w:author="Nokia" w:date="2019-08-29T10:40:00Z">
              <w:r w:rsidRPr="00576EDA">
                <w:rPr>
                  <w:rFonts w:ascii="Arial" w:eastAsia="SimSun" w:hAnsi="Arial"/>
                  <w:sz w:val="18"/>
                  <w:lang w:eastAsia="ja-JP"/>
                </w:rPr>
                <w:t>NG-RAN node1 Measurement ID</w:t>
              </w:r>
            </w:ins>
          </w:p>
        </w:tc>
        <w:tc>
          <w:tcPr>
            <w:tcW w:w="1093"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ins w:id="254" w:author="Nokia" w:date="2019-08-29T10:40:00Z"/>
                <w:rFonts w:ascii="Arial" w:eastAsia="SimSun" w:hAnsi="Arial"/>
                <w:sz w:val="18"/>
                <w:lang w:eastAsia="ja-JP"/>
              </w:rPr>
            </w:pPr>
            <w:ins w:id="255" w:author="Nokia" w:date="2019-08-29T10:40:00Z">
              <w:r w:rsidRPr="00576EDA">
                <w:rPr>
                  <w:rFonts w:ascii="Arial" w:eastAsia="SimSun" w:hAnsi="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ins w:id="256" w:author="Nokia" w:date="2019-08-29T10:40:00Z"/>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ins w:id="257" w:author="Nokia" w:date="2019-08-29T10:40:00Z"/>
                <w:rFonts w:ascii="Arial" w:eastAsia="SimSun" w:hAnsi="Arial"/>
                <w:sz w:val="18"/>
                <w:lang w:eastAsia="ja-JP"/>
              </w:rPr>
            </w:pPr>
            <w:ins w:id="258" w:author="Nokia" w:date="2019-08-29T10:40:00Z">
              <w:r w:rsidRPr="00576EDA">
                <w:rPr>
                  <w:rFonts w:ascii="Arial" w:eastAsia="SimSun" w:hAnsi="Arial"/>
                  <w:sz w:val="18"/>
                  <w:lang w:eastAsia="ja-JP"/>
                </w:rPr>
                <w:t>I</w:t>
              </w:r>
            </w:ins>
            <w:ins w:id="259" w:author="Nokia" w:date="2019-08-29T15:01:00Z">
              <w:r w:rsidRPr="00576EDA">
                <w:rPr>
                  <w:rFonts w:ascii="Arial" w:eastAsia="SimSun" w:hAnsi="Arial"/>
                  <w:sz w:val="18"/>
                  <w:lang w:eastAsia="ja-JP"/>
                </w:rPr>
                <w:t>NTEGER (1..</w:t>
              </w:r>
              <w:r w:rsidRPr="00576EDA">
                <w:rPr>
                  <w:rFonts w:ascii="Arial" w:eastAsia="SimSun" w:hAnsi="Arial"/>
                  <w:sz w:val="18"/>
                  <w:lang w:eastAsia="ja-JP"/>
                  <w:rPrChange w:id="260" w:author="Nokia" w:date="2019-08-30T09:28:00Z">
                    <w:rPr>
                      <w:highlight w:val="yellow"/>
                      <w:lang w:eastAsia="ja-JP"/>
                    </w:rPr>
                  </w:rPrChange>
                </w:rPr>
                <w:t>4095</w:t>
              </w:r>
              <w:r w:rsidRPr="00576EDA">
                <w:rPr>
                  <w:rFonts w:ascii="Arial" w:eastAsia="SimSun" w:hAnsi="Arial"/>
                  <w:sz w:val="18"/>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ins w:id="261" w:author="Nokia" w:date="2019-08-29T10:40:00Z"/>
                <w:rFonts w:ascii="Arial" w:eastAsia="SimSun" w:hAnsi="Arial"/>
                <w:sz w:val="18"/>
                <w:lang w:eastAsia="ja-JP"/>
              </w:rPr>
            </w:pPr>
            <w:ins w:id="262" w:author="Nokia" w:date="2019-08-29T10:40:00Z">
              <w:r w:rsidRPr="00576EDA">
                <w:rPr>
                  <w:rFonts w:ascii="Arial" w:eastAsia="SimSun" w:hAnsi="Arial"/>
                  <w:sz w:val="18"/>
                  <w:lang w:eastAsia="ja-JP"/>
                </w:rPr>
                <w:t>Allocated by NG-RAN node</w:t>
              </w:r>
              <w:r w:rsidRPr="00576EDA">
                <w:rPr>
                  <w:rFonts w:ascii="Arial" w:eastAsia="SimSun" w:hAnsi="Arial"/>
                  <w:sz w:val="18"/>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jc w:val="center"/>
              <w:rPr>
                <w:ins w:id="263" w:author="Nokia" w:date="2019-08-29T10:40:00Z"/>
                <w:rFonts w:ascii="Arial" w:eastAsia="SimSun" w:hAnsi="Arial"/>
                <w:sz w:val="18"/>
                <w:lang w:eastAsia="ja-JP"/>
              </w:rPr>
            </w:pPr>
            <w:ins w:id="264" w:author="Nokia" w:date="2019-08-29T10:40:00Z">
              <w:r w:rsidRPr="00576EDA">
                <w:rPr>
                  <w:rFonts w:ascii="Arial" w:eastAsia="SimSun" w:hAnsi="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jc w:val="center"/>
              <w:rPr>
                <w:ins w:id="265" w:author="Nokia" w:date="2019-08-29T10:40:00Z"/>
                <w:rFonts w:ascii="Arial" w:eastAsia="SimSun" w:hAnsi="Arial"/>
                <w:sz w:val="18"/>
                <w:lang w:eastAsia="ja-JP"/>
              </w:rPr>
            </w:pPr>
            <w:ins w:id="266" w:author="Nokia" w:date="2019-08-29T10:40:00Z">
              <w:r w:rsidRPr="00576EDA">
                <w:rPr>
                  <w:rFonts w:ascii="Arial" w:eastAsia="SimSun" w:hAnsi="Arial"/>
                  <w:sz w:val="18"/>
                  <w:lang w:eastAsia="ja-JP"/>
                </w:rPr>
                <w:t>reject</w:t>
              </w:r>
            </w:ins>
          </w:p>
        </w:tc>
      </w:tr>
      <w:tr w:rsidR="00576EDA" w:rsidRPr="00576EDA" w:rsidTr="00F126ED">
        <w:trPr>
          <w:ins w:id="267" w:author="Nokia" w:date="2019-08-29T10:40:00Z"/>
        </w:trPr>
        <w:tc>
          <w:tcPr>
            <w:tcW w:w="2439"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ins w:id="268" w:author="Nokia" w:date="2019-08-29T10:40:00Z"/>
                <w:rFonts w:ascii="Arial" w:eastAsia="SimSun" w:hAnsi="Arial"/>
                <w:sz w:val="18"/>
                <w:lang w:eastAsia="ja-JP"/>
              </w:rPr>
            </w:pPr>
            <w:ins w:id="269" w:author="Nokia" w:date="2019-08-29T10:40:00Z">
              <w:r w:rsidRPr="00576EDA">
                <w:rPr>
                  <w:rFonts w:ascii="Arial" w:eastAsia="SimSun" w:hAnsi="Arial"/>
                  <w:sz w:val="18"/>
                  <w:lang w:eastAsia="ja-JP"/>
                </w:rPr>
                <w:t>NG-RAN node2 Measurement ID</w:t>
              </w:r>
            </w:ins>
          </w:p>
        </w:tc>
        <w:tc>
          <w:tcPr>
            <w:tcW w:w="1093" w:type="dxa"/>
            <w:tcBorders>
              <w:top w:val="single" w:sz="4" w:space="0" w:color="auto"/>
              <w:left w:val="single" w:sz="4" w:space="0" w:color="auto"/>
              <w:bottom w:val="single" w:sz="4" w:space="0" w:color="auto"/>
              <w:right w:val="single" w:sz="4" w:space="0" w:color="auto"/>
            </w:tcBorders>
          </w:tcPr>
          <w:p w:rsidR="00576EDA" w:rsidRPr="00576EDA" w:rsidRDefault="00576EDA" w:rsidP="003D57D2">
            <w:pPr>
              <w:keepNext/>
              <w:keepLines/>
              <w:spacing w:after="0"/>
              <w:rPr>
                <w:ins w:id="270" w:author="Nokia" w:date="2019-08-29T10:40:00Z"/>
                <w:rFonts w:ascii="Arial" w:eastAsia="SimSun" w:hAnsi="Arial"/>
                <w:sz w:val="18"/>
                <w:lang w:eastAsia="ja-JP"/>
              </w:rPr>
            </w:pPr>
            <w:ins w:id="271" w:author="Nokia" w:date="2019-08-29T10:40:00Z">
              <w:r w:rsidRPr="00576EDA">
                <w:rPr>
                  <w:rFonts w:ascii="Arial" w:eastAsia="SimSun" w:hAnsi="Arial"/>
                  <w:sz w:val="18"/>
                  <w:lang w:eastAsia="ja-JP"/>
                </w:rPr>
                <w:t>C-ifRegistrationRequestStopor</w:t>
              </w:r>
              <w:del w:id="272" w:author="Huawei" w:date="2019-10-02T09:02:00Z">
                <w:r w:rsidRPr="00576EDA" w:rsidDel="003D57D2">
                  <w:rPr>
                    <w:rFonts w:ascii="Arial" w:eastAsia="SimSun" w:hAnsi="Arial"/>
                    <w:sz w:val="18"/>
                    <w:lang w:eastAsia="ja-JP"/>
                  </w:rPr>
                  <w:delText>PartialStop</w:delText>
                </w:r>
              </w:del>
            </w:ins>
            <w:ins w:id="273" w:author="Huawei" w:date="2019-10-02T09:02:00Z">
              <w:r w:rsidR="003D57D2">
                <w:rPr>
                  <w:rFonts w:ascii="Arial" w:eastAsia="SimSun" w:hAnsi="Arial"/>
                  <w:sz w:val="18"/>
                  <w:lang w:eastAsia="ja-JP"/>
                </w:rPr>
                <w:t>Remove</w:t>
              </w:r>
            </w:ins>
            <w:ins w:id="274" w:author="Nokia" w:date="2019-08-29T10:40:00Z">
              <w:r w:rsidRPr="00576EDA">
                <w:rPr>
                  <w:rFonts w:ascii="Arial" w:eastAsia="SimSun" w:hAnsi="Arial"/>
                  <w:sz w:val="18"/>
                  <w:lang w:eastAsia="ja-JP"/>
                </w:rPr>
                <w:t>orAdd</w:t>
              </w:r>
            </w:ins>
          </w:p>
        </w:tc>
        <w:tc>
          <w:tcPr>
            <w:tcW w:w="956"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ins w:id="275" w:author="Nokia" w:date="2019-08-29T10:40:00Z"/>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ins w:id="276" w:author="Nokia" w:date="2019-08-29T10:40:00Z"/>
                <w:rFonts w:ascii="Arial" w:eastAsia="SimSun" w:hAnsi="Arial"/>
                <w:sz w:val="18"/>
                <w:lang w:eastAsia="ja-JP"/>
              </w:rPr>
            </w:pPr>
            <w:ins w:id="277" w:author="Nokia" w:date="2019-08-29T10:40:00Z">
              <w:r w:rsidRPr="00576EDA">
                <w:rPr>
                  <w:rFonts w:ascii="Arial" w:eastAsia="SimSun" w:hAnsi="Arial"/>
                  <w:sz w:val="18"/>
                  <w:lang w:eastAsia="ja-JP"/>
                </w:rPr>
                <w:t>I</w:t>
              </w:r>
            </w:ins>
            <w:ins w:id="278" w:author="Nokia" w:date="2019-08-30T09:28:00Z">
              <w:r w:rsidRPr="00576EDA">
                <w:rPr>
                  <w:rFonts w:ascii="Arial" w:eastAsia="SimSun" w:hAnsi="Arial"/>
                  <w:sz w:val="18"/>
                  <w:lang w:eastAsia="ja-JP"/>
                </w:rPr>
                <w:t>NTEGER (1..4095,...)</w:t>
              </w:r>
            </w:ins>
          </w:p>
        </w:tc>
        <w:tc>
          <w:tcPr>
            <w:tcW w:w="2160"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ins w:id="279" w:author="Nokia" w:date="2019-08-29T10:40:00Z"/>
                <w:rFonts w:ascii="Arial" w:eastAsia="SimSun" w:hAnsi="Arial"/>
                <w:sz w:val="18"/>
                <w:lang w:eastAsia="ja-JP"/>
              </w:rPr>
            </w:pPr>
            <w:ins w:id="280" w:author="Nokia" w:date="2019-08-29T10:40:00Z">
              <w:r w:rsidRPr="00576EDA">
                <w:rPr>
                  <w:rFonts w:ascii="Arial" w:eastAsia="SimSun" w:hAnsi="Arial"/>
                  <w:sz w:val="18"/>
                  <w:lang w:eastAsia="ja-JP"/>
                </w:rPr>
                <w:t>Allocated by NG-RAN node</w:t>
              </w:r>
              <w:r w:rsidRPr="00576EDA">
                <w:rPr>
                  <w:rFonts w:ascii="Arial" w:eastAsia="SimSun" w:hAnsi="Arial"/>
                  <w:sz w:val="18"/>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jc w:val="center"/>
              <w:rPr>
                <w:ins w:id="281" w:author="Nokia" w:date="2019-08-29T10:40:00Z"/>
                <w:rFonts w:ascii="Arial" w:eastAsia="SimSun" w:hAnsi="Arial"/>
                <w:sz w:val="18"/>
                <w:lang w:eastAsia="ja-JP"/>
              </w:rPr>
            </w:pPr>
            <w:ins w:id="282" w:author="Nokia" w:date="2019-08-29T10:40:00Z">
              <w:r w:rsidRPr="00576EDA">
                <w:rPr>
                  <w:rFonts w:ascii="Arial" w:eastAsia="SimSun" w:hAnsi="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jc w:val="center"/>
              <w:rPr>
                <w:ins w:id="283" w:author="Nokia" w:date="2019-08-29T10:40:00Z"/>
                <w:rFonts w:ascii="Arial" w:eastAsia="SimSun" w:hAnsi="Arial"/>
                <w:sz w:val="18"/>
                <w:lang w:eastAsia="ja-JP"/>
              </w:rPr>
            </w:pPr>
            <w:ins w:id="284" w:author="Nokia" w:date="2019-08-29T10:40:00Z">
              <w:r w:rsidRPr="00576EDA">
                <w:rPr>
                  <w:rFonts w:ascii="Arial" w:eastAsia="SimSun" w:hAnsi="Arial"/>
                  <w:sz w:val="18"/>
                  <w:lang w:eastAsia="ja-JP"/>
                </w:rPr>
                <w:t>ignore</w:t>
              </w:r>
            </w:ins>
          </w:p>
        </w:tc>
      </w:tr>
      <w:tr w:rsidR="00F126ED" w:rsidRPr="00576EDA" w:rsidTr="00F126ED">
        <w:trPr>
          <w:ins w:id="285" w:author="Huawei" w:date="2019-09-26T17:47:00Z"/>
        </w:trPr>
        <w:tc>
          <w:tcPr>
            <w:tcW w:w="2439"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rPr>
                <w:ins w:id="286" w:author="Huawei" w:date="2019-09-26T17:47:00Z"/>
                <w:rFonts w:ascii="Arial" w:eastAsia="SimSun" w:hAnsi="Arial" w:cs="Arial"/>
                <w:sz w:val="18"/>
                <w:szCs w:val="18"/>
                <w:lang w:eastAsia="ja-JP"/>
              </w:rPr>
            </w:pPr>
            <w:ins w:id="287" w:author="Huawei" w:date="2019-09-26T17:52:00Z">
              <w:r w:rsidRPr="00F126ED">
                <w:rPr>
                  <w:rFonts w:ascii="Arial" w:eastAsia="SimSun" w:hAnsi="Arial" w:cs="Arial"/>
                  <w:sz w:val="18"/>
                  <w:szCs w:val="18"/>
                  <w:lang w:eastAsia="ja-JP"/>
                </w:rPr>
                <w:t xml:space="preserve">CHOICE </w:t>
              </w:r>
              <w:r w:rsidRPr="00F126ED">
                <w:rPr>
                  <w:rFonts w:ascii="Arial" w:eastAsia="SimSun" w:hAnsi="Arial" w:cs="Arial"/>
                  <w:i/>
                  <w:sz w:val="18"/>
                  <w:szCs w:val="18"/>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rPr>
                <w:ins w:id="288" w:author="Huawei" w:date="2019-09-26T17:47:00Z"/>
                <w:rFonts w:ascii="Arial" w:eastAsia="SimSun" w:hAnsi="Arial" w:cs="Arial"/>
                <w:sz w:val="18"/>
                <w:szCs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rPr>
                <w:ins w:id="289" w:author="Huawei" w:date="2019-09-26T17:47: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rPr>
                <w:ins w:id="290" w:author="Huawei" w:date="2019-09-26T17:47: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rPr>
                <w:ins w:id="291" w:author="Huawei" w:date="2019-09-26T17:47:00Z"/>
                <w:rFonts w:ascii="Arial" w:eastAsia="SimSun" w:hAnsi="Arial" w:cs="Arial"/>
                <w:sz w:val="18"/>
                <w:szCs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jc w:val="center"/>
              <w:rPr>
                <w:ins w:id="292" w:author="Huawei" w:date="2019-09-26T17:47:00Z"/>
                <w:rFonts w:ascii="Arial" w:eastAsia="SimSun" w:hAnsi="Arial" w:cs="Arial"/>
                <w:sz w:val="18"/>
                <w:szCs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jc w:val="center"/>
              <w:rPr>
                <w:ins w:id="293" w:author="Huawei" w:date="2019-09-26T17:47:00Z"/>
                <w:rFonts w:ascii="Arial" w:eastAsia="SimSun" w:hAnsi="Arial" w:cs="Arial"/>
                <w:sz w:val="18"/>
                <w:szCs w:val="18"/>
                <w:lang w:eastAsia="ja-JP"/>
              </w:rPr>
            </w:pPr>
          </w:p>
        </w:tc>
      </w:tr>
      <w:tr w:rsidR="00F126ED" w:rsidRPr="00576EDA" w:rsidTr="00F126ED">
        <w:trPr>
          <w:ins w:id="294" w:author="Huawei" w:date="2019-09-26T17:47:00Z"/>
        </w:trPr>
        <w:tc>
          <w:tcPr>
            <w:tcW w:w="2439"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pStyle w:val="TAL"/>
              <w:overflowPunct w:val="0"/>
              <w:autoSpaceDE w:val="0"/>
              <w:autoSpaceDN w:val="0"/>
              <w:adjustRightInd w:val="0"/>
              <w:ind w:left="142"/>
              <w:textAlignment w:val="baseline"/>
              <w:rPr>
                <w:ins w:id="295" w:author="Huawei" w:date="2019-09-26T17:47:00Z"/>
                <w:rFonts w:eastAsia="SimSun" w:cs="Arial"/>
                <w:szCs w:val="18"/>
                <w:lang w:eastAsia="ja-JP"/>
              </w:rPr>
            </w:pPr>
            <w:ins w:id="296" w:author="Huawei" w:date="2019-09-26T17:52:00Z">
              <w:r w:rsidRPr="00F126ED">
                <w:rPr>
                  <w:rFonts w:cs="Arial"/>
                  <w:szCs w:val="18"/>
                  <w:lang w:eastAsia="ja-JP"/>
                </w:rPr>
                <w:t>&gt;</w:t>
              </w:r>
              <w:r w:rsidRPr="00F126ED">
                <w:rPr>
                  <w:rFonts w:cs="Arial"/>
                  <w:i/>
                  <w:szCs w:val="18"/>
                  <w:lang w:eastAsia="ja-JP"/>
                </w:rPr>
                <w:t>Start</w:t>
              </w:r>
            </w:ins>
          </w:p>
        </w:tc>
        <w:tc>
          <w:tcPr>
            <w:tcW w:w="1093"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rPr>
                <w:ins w:id="297" w:author="Huawei" w:date="2019-09-26T17:47:00Z"/>
                <w:rFonts w:ascii="Arial" w:eastAsia="SimSun" w:hAnsi="Arial" w:cs="Arial"/>
                <w:sz w:val="18"/>
                <w:szCs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rPr>
                <w:ins w:id="298" w:author="Huawei" w:date="2019-09-26T17:47: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rPr>
                <w:ins w:id="299" w:author="Huawei" w:date="2019-09-26T17:47: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rPr>
                <w:ins w:id="300" w:author="Huawei" w:date="2019-09-26T17:47:00Z"/>
                <w:rFonts w:ascii="Arial" w:eastAsia="SimSun" w:hAnsi="Arial" w:cs="Arial"/>
                <w:sz w:val="18"/>
                <w:szCs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jc w:val="center"/>
              <w:rPr>
                <w:ins w:id="301" w:author="Huawei" w:date="2019-09-26T17:47:00Z"/>
                <w:rFonts w:ascii="Arial" w:eastAsia="SimSun" w:hAnsi="Arial" w:cs="Arial"/>
                <w:sz w:val="18"/>
                <w:szCs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jc w:val="center"/>
              <w:rPr>
                <w:ins w:id="302" w:author="Huawei" w:date="2019-09-26T17:47:00Z"/>
                <w:rFonts w:ascii="Arial" w:eastAsia="SimSun" w:hAnsi="Arial" w:cs="Arial"/>
                <w:sz w:val="18"/>
                <w:szCs w:val="18"/>
                <w:lang w:eastAsia="ja-JP"/>
              </w:rPr>
            </w:pPr>
          </w:p>
        </w:tc>
      </w:tr>
      <w:tr w:rsidR="00B90D77" w:rsidRPr="00576EDA" w:rsidTr="00B90D77">
        <w:trPr>
          <w:ins w:id="303" w:author="Huawei" w:date="2019-10-02T08:55:00Z"/>
        </w:trPr>
        <w:tc>
          <w:tcPr>
            <w:tcW w:w="2439" w:type="dxa"/>
            <w:tcBorders>
              <w:top w:val="single" w:sz="4" w:space="0" w:color="auto"/>
              <w:left w:val="single" w:sz="4" w:space="0" w:color="auto"/>
              <w:bottom w:val="single" w:sz="4" w:space="0" w:color="auto"/>
              <w:right w:val="single" w:sz="4" w:space="0" w:color="auto"/>
            </w:tcBorders>
          </w:tcPr>
          <w:p w:rsidR="00B90D77" w:rsidRPr="00B90D77" w:rsidRDefault="00B90D77" w:rsidP="00B90D77">
            <w:pPr>
              <w:pStyle w:val="TAL"/>
              <w:overflowPunct w:val="0"/>
              <w:autoSpaceDE w:val="0"/>
              <w:autoSpaceDN w:val="0"/>
              <w:adjustRightInd w:val="0"/>
              <w:ind w:left="142"/>
              <w:textAlignment w:val="baseline"/>
              <w:rPr>
                <w:ins w:id="304" w:author="Huawei" w:date="2019-10-02T08:55:00Z"/>
                <w:rFonts w:cs="Arial"/>
                <w:szCs w:val="18"/>
                <w:lang w:eastAsia="ja-JP"/>
              </w:rPr>
            </w:pPr>
            <w:ins w:id="305" w:author="Huawei" w:date="2019-10-02T08:55:00Z">
              <w:r w:rsidRPr="00B90D77">
                <w:rPr>
                  <w:rFonts w:cs="Arial"/>
                  <w:szCs w:val="18"/>
                  <w:lang w:eastAsia="ja-JP"/>
                </w:rPr>
                <w:t>&gt;&gt;Cells to be started</w:t>
              </w:r>
              <w:r>
                <w:rPr>
                  <w:rFonts w:cs="Arial"/>
                  <w:szCs w:val="18"/>
                  <w:lang w:eastAsia="ja-JP"/>
                </w:rPr>
                <w:t xml:space="preserve"> List</w:t>
              </w:r>
            </w:ins>
          </w:p>
        </w:tc>
        <w:tc>
          <w:tcPr>
            <w:tcW w:w="1093" w:type="dxa"/>
            <w:tcBorders>
              <w:top w:val="single" w:sz="4" w:space="0" w:color="auto"/>
              <w:left w:val="single" w:sz="4" w:space="0" w:color="auto"/>
              <w:bottom w:val="single" w:sz="4" w:space="0" w:color="auto"/>
              <w:right w:val="single" w:sz="4" w:space="0" w:color="auto"/>
            </w:tcBorders>
          </w:tcPr>
          <w:p w:rsidR="00B90D77" w:rsidRPr="00F126ED" w:rsidRDefault="00B90D77" w:rsidP="00B90D77">
            <w:pPr>
              <w:keepNext/>
              <w:keepLines/>
              <w:spacing w:after="0"/>
              <w:rPr>
                <w:ins w:id="306" w:author="Huawei" w:date="2019-10-02T08:55:00Z"/>
                <w:rFonts w:ascii="Arial" w:eastAsia="SimSun" w:hAnsi="Arial" w:cs="Arial"/>
                <w:sz w:val="18"/>
                <w:szCs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B90D77" w:rsidRPr="00F126ED" w:rsidRDefault="00B90D77" w:rsidP="00B90D77">
            <w:pPr>
              <w:keepNext/>
              <w:keepLines/>
              <w:spacing w:after="0"/>
              <w:rPr>
                <w:ins w:id="307" w:author="Huawei" w:date="2019-10-02T08:55:00Z"/>
                <w:rFonts w:ascii="Arial" w:eastAsia="SimSun" w:hAnsi="Arial" w:cs="Arial"/>
                <w:i/>
                <w:sz w:val="18"/>
                <w:szCs w:val="18"/>
                <w:lang w:eastAsia="ja-JP"/>
              </w:rPr>
            </w:pPr>
            <w:ins w:id="308" w:author="Huawei" w:date="2019-10-02T08:55:00Z">
              <w:r w:rsidRPr="00B90D77">
                <w:rPr>
                  <w:rFonts w:ascii="Arial" w:eastAsia="SimSun" w:hAnsi="Arial" w:cs="Arial"/>
                  <w:i/>
                  <w:sz w:val="18"/>
                  <w:szCs w:val="18"/>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B90D77" w:rsidRPr="00F126ED" w:rsidRDefault="00B90D77" w:rsidP="00B90D77">
            <w:pPr>
              <w:keepNext/>
              <w:keepLines/>
              <w:spacing w:after="0"/>
              <w:rPr>
                <w:ins w:id="309" w:author="Huawei" w:date="2019-10-02T08:55: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B90D77" w:rsidRPr="00F126ED" w:rsidRDefault="00B90D77" w:rsidP="00B90D77">
            <w:pPr>
              <w:keepNext/>
              <w:keepLines/>
              <w:spacing w:after="0"/>
              <w:rPr>
                <w:ins w:id="310" w:author="Huawei" w:date="2019-10-02T08:55:00Z"/>
                <w:rFonts w:ascii="Arial" w:eastAsia="SimSun" w:hAnsi="Arial" w:cs="Arial"/>
                <w:sz w:val="18"/>
                <w:szCs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B90D77" w:rsidRPr="00F126ED" w:rsidRDefault="00B90D77" w:rsidP="00B90D77">
            <w:pPr>
              <w:keepNext/>
              <w:keepLines/>
              <w:spacing w:after="0"/>
              <w:jc w:val="center"/>
              <w:rPr>
                <w:ins w:id="311" w:author="Huawei" w:date="2019-10-02T08:55:00Z"/>
                <w:rFonts w:ascii="Arial" w:eastAsia="SimSun" w:hAnsi="Arial" w:cs="Arial"/>
                <w:sz w:val="18"/>
                <w:szCs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B90D77" w:rsidRPr="00F126ED" w:rsidRDefault="00B90D77" w:rsidP="00B90D77">
            <w:pPr>
              <w:keepNext/>
              <w:keepLines/>
              <w:spacing w:after="0"/>
              <w:jc w:val="center"/>
              <w:rPr>
                <w:ins w:id="312" w:author="Huawei" w:date="2019-10-02T08:55:00Z"/>
                <w:rFonts w:ascii="Arial" w:eastAsia="SimSun" w:hAnsi="Arial" w:cs="Arial"/>
                <w:sz w:val="18"/>
                <w:szCs w:val="18"/>
                <w:lang w:eastAsia="ja-JP"/>
              </w:rPr>
            </w:pPr>
          </w:p>
        </w:tc>
      </w:tr>
      <w:tr w:rsidR="00F126ED" w:rsidRPr="00576EDA" w:rsidTr="00F126ED">
        <w:trPr>
          <w:ins w:id="313" w:author="Huawei" w:date="2019-09-26T17:47:00Z"/>
        </w:trPr>
        <w:tc>
          <w:tcPr>
            <w:tcW w:w="2439" w:type="dxa"/>
            <w:tcBorders>
              <w:top w:val="single" w:sz="4" w:space="0" w:color="auto"/>
              <w:left w:val="single" w:sz="4" w:space="0" w:color="auto"/>
              <w:bottom w:val="single" w:sz="4" w:space="0" w:color="auto"/>
              <w:right w:val="single" w:sz="4" w:space="0" w:color="auto"/>
            </w:tcBorders>
          </w:tcPr>
          <w:p w:rsidR="00F126ED" w:rsidRPr="00F126ED" w:rsidRDefault="00F126ED" w:rsidP="00B90D77">
            <w:pPr>
              <w:pStyle w:val="TAL"/>
              <w:overflowPunct w:val="0"/>
              <w:autoSpaceDE w:val="0"/>
              <w:autoSpaceDN w:val="0"/>
              <w:adjustRightInd w:val="0"/>
              <w:ind w:left="284"/>
              <w:textAlignment w:val="baseline"/>
              <w:rPr>
                <w:ins w:id="314" w:author="Huawei" w:date="2019-09-26T17:47:00Z"/>
                <w:rFonts w:eastAsia="SimSun" w:cs="Arial"/>
                <w:szCs w:val="18"/>
                <w:lang w:eastAsia="ja-JP"/>
              </w:rPr>
            </w:pPr>
            <w:ins w:id="315" w:author="Huawei" w:date="2019-09-26T17:52:00Z">
              <w:r w:rsidRPr="00F126ED">
                <w:rPr>
                  <w:rFonts w:cs="Arial"/>
                  <w:bCs/>
                  <w:szCs w:val="18"/>
                  <w:lang w:eastAsia="ja-JP"/>
                </w:rPr>
                <w:t>&gt;&gt;</w:t>
              </w:r>
            </w:ins>
            <w:ins w:id="316" w:author="Huawei" w:date="2019-10-02T08:56:00Z">
              <w:r w:rsidR="00B90D77">
                <w:rPr>
                  <w:rFonts w:cs="Arial"/>
                  <w:bCs/>
                  <w:szCs w:val="18"/>
                  <w:lang w:eastAsia="ja-JP"/>
                </w:rPr>
                <w:t>&gt;</w:t>
              </w:r>
            </w:ins>
            <w:ins w:id="317" w:author="Huawei" w:date="2019-10-02T08:55:00Z">
              <w:r w:rsidR="00B90D77">
                <w:rPr>
                  <w:rFonts w:cs="Arial"/>
                  <w:bCs/>
                  <w:szCs w:val="18"/>
                  <w:lang w:eastAsia="ja-JP"/>
                </w:rPr>
                <w:t>C</w:t>
              </w:r>
            </w:ins>
            <w:ins w:id="318" w:author="Huawei" w:date="2019-09-26T17:52:00Z">
              <w:r w:rsidRPr="00F126ED">
                <w:rPr>
                  <w:rFonts w:cs="Arial"/>
                  <w:bCs/>
                  <w:szCs w:val="18"/>
                  <w:lang w:eastAsia="ja-JP"/>
                </w:rPr>
                <w:t>ells</w:t>
              </w:r>
            </w:ins>
            <w:ins w:id="319" w:author="Huawei" w:date="2019-10-02T08:55:00Z">
              <w:r w:rsidR="00B90D77">
                <w:rPr>
                  <w:rFonts w:cs="Arial"/>
                  <w:bCs/>
                  <w:szCs w:val="18"/>
                  <w:lang w:eastAsia="ja-JP"/>
                </w:rPr>
                <w:t xml:space="preserve"> to be started Item</w:t>
              </w:r>
            </w:ins>
          </w:p>
        </w:tc>
        <w:tc>
          <w:tcPr>
            <w:tcW w:w="1093"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rPr>
                <w:ins w:id="320" w:author="Huawei" w:date="2019-09-26T17:47:00Z"/>
                <w:rFonts w:ascii="Arial" w:eastAsia="SimSun" w:hAnsi="Arial" w:cs="Arial"/>
                <w:sz w:val="18"/>
                <w:szCs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rPr>
                <w:ins w:id="321" w:author="Huawei" w:date="2019-09-26T17:47:00Z"/>
                <w:rFonts w:ascii="Arial" w:eastAsia="SimSun" w:hAnsi="Arial" w:cs="Arial"/>
                <w:i/>
                <w:sz w:val="18"/>
                <w:szCs w:val="18"/>
                <w:lang w:eastAsia="ja-JP"/>
              </w:rPr>
            </w:pPr>
            <w:ins w:id="322" w:author="Huawei" w:date="2019-09-26T17:52:00Z">
              <w:r w:rsidRPr="00F126ED">
                <w:rPr>
                  <w:rFonts w:ascii="Arial" w:hAnsi="Arial" w:cs="Arial"/>
                  <w:i/>
                  <w:sz w:val="18"/>
                  <w:szCs w:val="18"/>
                  <w:lang w:eastAsia="ja-JP"/>
                </w:rPr>
                <w:t xml:space="preserve">1 .. </w:t>
              </w:r>
              <w:r w:rsidRPr="00F126ED">
                <w:rPr>
                  <w:rFonts w:ascii="Arial" w:hAnsi="Arial" w:cs="Arial"/>
                  <w:bCs/>
                  <w:i/>
                  <w:sz w:val="18"/>
                  <w:szCs w:val="18"/>
                  <w:lang w:eastAsia="ja-JP"/>
                </w:rPr>
                <w:t>&lt;maxnoofCellsinNG-RAN node&gt;</w:t>
              </w:r>
            </w:ins>
          </w:p>
        </w:tc>
        <w:tc>
          <w:tcPr>
            <w:tcW w:w="1260"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rPr>
                <w:ins w:id="323" w:author="Huawei" w:date="2019-09-26T17:47: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rPr>
                <w:ins w:id="324" w:author="Huawei" w:date="2019-09-26T17:47:00Z"/>
                <w:rFonts w:ascii="Arial" w:eastAsia="SimSun" w:hAnsi="Arial" w:cs="Arial"/>
                <w:sz w:val="18"/>
                <w:szCs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jc w:val="center"/>
              <w:rPr>
                <w:ins w:id="325" w:author="Huawei" w:date="2019-09-26T17:47:00Z"/>
                <w:rFonts w:ascii="Arial" w:eastAsia="SimSun" w:hAnsi="Arial" w:cs="Arial"/>
                <w:sz w:val="18"/>
                <w:szCs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jc w:val="center"/>
              <w:rPr>
                <w:ins w:id="326" w:author="Huawei" w:date="2019-09-26T17:47:00Z"/>
                <w:rFonts w:ascii="Arial" w:eastAsia="SimSun" w:hAnsi="Arial" w:cs="Arial"/>
                <w:sz w:val="18"/>
                <w:szCs w:val="18"/>
                <w:lang w:eastAsia="ja-JP"/>
              </w:rPr>
            </w:pPr>
          </w:p>
        </w:tc>
      </w:tr>
      <w:tr w:rsidR="00F126ED" w:rsidRPr="00576EDA" w:rsidTr="00F126ED">
        <w:trPr>
          <w:ins w:id="327" w:author="Huawei" w:date="2019-09-26T17:47:00Z"/>
        </w:trPr>
        <w:tc>
          <w:tcPr>
            <w:tcW w:w="2439"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pStyle w:val="TAL"/>
              <w:overflowPunct w:val="0"/>
              <w:autoSpaceDE w:val="0"/>
              <w:autoSpaceDN w:val="0"/>
              <w:adjustRightInd w:val="0"/>
              <w:ind w:left="425"/>
              <w:textAlignment w:val="baseline"/>
              <w:rPr>
                <w:ins w:id="328" w:author="Huawei" w:date="2019-09-26T17:47:00Z"/>
                <w:rFonts w:eastAsia="SimSun" w:cs="Arial"/>
                <w:szCs w:val="18"/>
                <w:lang w:eastAsia="ja-JP"/>
              </w:rPr>
            </w:pPr>
            <w:ins w:id="329" w:author="Huawei" w:date="2019-09-26T17:52:00Z">
              <w:r w:rsidRPr="00F126ED">
                <w:rPr>
                  <w:rFonts w:cs="Arial"/>
                  <w:szCs w:val="18"/>
                  <w:lang w:eastAsia="ja-JP"/>
                </w:rPr>
                <w:t>&gt;&gt;</w:t>
              </w:r>
            </w:ins>
            <w:ins w:id="330" w:author="Huawei" w:date="2019-10-02T08:56:00Z">
              <w:r w:rsidR="00B90D77">
                <w:rPr>
                  <w:rFonts w:cs="Arial"/>
                  <w:szCs w:val="18"/>
                  <w:lang w:eastAsia="ja-JP"/>
                </w:rPr>
                <w:t>&gt;</w:t>
              </w:r>
            </w:ins>
            <w:ins w:id="331" w:author="Huawei" w:date="2019-09-26T17:52:00Z">
              <w:r w:rsidRPr="00F126ED">
                <w:rPr>
                  <w:rFonts w:cs="Arial"/>
                  <w:szCs w:val="18"/>
                  <w:lang w:eastAsia="ja-JP"/>
                </w:rPr>
                <w:t>&gt;Cell ID</w:t>
              </w:r>
            </w:ins>
          </w:p>
        </w:tc>
        <w:tc>
          <w:tcPr>
            <w:tcW w:w="1093"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rPr>
                <w:ins w:id="332" w:author="Huawei" w:date="2019-09-26T17:47:00Z"/>
                <w:rFonts w:ascii="Arial" w:eastAsia="SimSun" w:hAnsi="Arial" w:cs="Arial"/>
                <w:sz w:val="18"/>
                <w:szCs w:val="18"/>
                <w:lang w:eastAsia="ja-JP"/>
              </w:rPr>
            </w:pPr>
            <w:ins w:id="333" w:author="Huawei" w:date="2019-09-26T17:52:00Z">
              <w:r w:rsidRPr="00F126ED">
                <w:rPr>
                  <w:rFonts w:ascii="Arial" w:hAnsi="Arial" w:cs="Arial"/>
                  <w:sz w:val="18"/>
                  <w:szCs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rPr>
                <w:ins w:id="334" w:author="Huawei" w:date="2019-09-26T17:47: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pStyle w:val="TAL"/>
              <w:rPr>
                <w:ins w:id="335" w:author="Huawei" w:date="2019-09-26T17:52:00Z"/>
                <w:rFonts w:cs="Arial"/>
                <w:szCs w:val="18"/>
                <w:lang w:eastAsia="ja-JP"/>
              </w:rPr>
            </w:pPr>
            <w:ins w:id="336" w:author="Huawei" w:date="2019-09-26T17:52:00Z">
              <w:r w:rsidRPr="00F126ED">
                <w:rPr>
                  <w:rFonts w:cs="Arial"/>
                  <w:szCs w:val="18"/>
                  <w:lang w:eastAsia="ja-JP"/>
                </w:rPr>
                <w:t>NR CGI</w:t>
              </w:r>
            </w:ins>
          </w:p>
          <w:p w:rsidR="00F126ED" w:rsidRPr="00F126ED" w:rsidRDefault="00F126ED" w:rsidP="00F126ED">
            <w:pPr>
              <w:keepNext/>
              <w:keepLines/>
              <w:spacing w:after="0"/>
              <w:rPr>
                <w:ins w:id="337" w:author="Huawei" w:date="2019-09-26T17:47:00Z"/>
                <w:rFonts w:ascii="Arial" w:eastAsia="SimSun" w:hAnsi="Arial" w:cs="Arial"/>
                <w:sz w:val="18"/>
                <w:szCs w:val="18"/>
                <w:lang w:eastAsia="ja-JP"/>
              </w:rPr>
            </w:pPr>
            <w:ins w:id="338" w:author="Huawei" w:date="2019-09-26T17:52:00Z">
              <w:r w:rsidRPr="00F126ED">
                <w:rPr>
                  <w:rFonts w:ascii="Arial" w:hAnsi="Arial" w:cs="Arial"/>
                  <w:sz w:val="18"/>
                  <w:szCs w:val="18"/>
                  <w:lang w:eastAsia="ja-JP"/>
                </w:rPr>
                <w:t>9.2.2.7</w:t>
              </w:r>
            </w:ins>
          </w:p>
        </w:tc>
        <w:tc>
          <w:tcPr>
            <w:tcW w:w="2160"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rPr>
                <w:ins w:id="339" w:author="Huawei" w:date="2019-09-26T17:47:00Z"/>
                <w:rFonts w:ascii="Arial" w:eastAsia="SimSun" w:hAnsi="Arial" w:cs="Arial"/>
                <w:sz w:val="18"/>
                <w:szCs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jc w:val="center"/>
              <w:rPr>
                <w:ins w:id="340" w:author="Huawei" w:date="2019-09-26T17:47:00Z"/>
                <w:rFonts w:ascii="Arial" w:eastAsia="SimSun" w:hAnsi="Arial" w:cs="Arial"/>
                <w:sz w:val="18"/>
                <w:szCs w:val="18"/>
                <w:lang w:eastAsia="ja-JP"/>
              </w:rPr>
            </w:pPr>
            <w:ins w:id="341" w:author="Huawei" w:date="2019-09-26T17:52:00Z">
              <w:r w:rsidRPr="00F126ED">
                <w:rPr>
                  <w:rFonts w:ascii="Arial" w:hAnsi="Arial" w:cs="Arial"/>
                  <w:sz w:val="18"/>
                  <w:szCs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jc w:val="center"/>
              <w:rPr>
                <w:ins w:id="342" w:author="Huawei" w:date="2019-09-26T17:47:00Z"/>
                <w:rFonts w:ascii="Arial" w:eastAsia="SimSun" w:hAnsi="Arial" w:cs="Arial"/>
                <w:sz w:val="18"/>
                <w:szCs w:val="18"/>
                <w:lang w:eastAsia="ja-JP"/>
              </w:rPr>
            </w:pPr>
            <w:ins w:id="343" w:author="Huawei" w:date="2019-09-26T17:52:00Z">
              <w:r w:rsidRPr="00F126ED">
                <w:rPr>
                  <w:rFonts w:ascii="Arial" w:hAnsi="Arial" w:cs="Arial"/>
                  <w:sz w:val="18"/>
                  <w:szCs w:val="18"/>
                  <w:lang w:eastAsia="ja-JP"/>
                </w:rPr>
                <w:t>–</w:t>
              </w:r>
            </w:ins>
          </w:p>
        </w:tc>
      </w:tr>
      <w:tr w:rsidR="00F126ED" w:rsidRPr="00576EDA" w:rsidTr="00F126ED">
        <w:trPr>
          <w:ins w:id="344" w:author="Huawei" w:date="2019-09-26T17:47:00Z"/>
        </w:trPr>
        <w:tc>
          <w:tcPr>
            <w:tcW w:w="2439" w:type="dxa"/>
            <w:tcBorders>
              <w:top w:val="single" w:sz="4" w:space="0" w:color="auto"/>
              <w:left w:val="single" w:sz="4" w:space="0" w:color="auto"/>
              <w:bottom w:val="single" w:sz="4" w:space="0" w:color="auto"/>
              <w:right w:val="single" w:sz="4" w:space="0" w:color="auto"/>
            </w:tcBorders>
          </w:tcPr>
          <w:p w:rsidR="00F126ED" w:rsidRPr="00F126ED" w:rsidRDefault="00F126ED">
            <w:pPr>
              <w:pStyle w:val="TAL"/>
              <w:overflowPunct w:val="0"/>
              <w:autoSpaceDE w:val="0"/>
              <w:autoSpaceDN w:val="0"/>
              <w:adjustRightInd w:val="0"/>
              <w:ind w:left="425"/>
              <w:textAlignment w:val="baseline"/>
              <w:rPr>
                <w:ins w:id="345" w:author="Huawei" w:date="2019-09-26T17:47:00Z"/>
                <w:rFonts w:eastAsia="SimSun" w:cs="Arial"/>
                <w:szCs w:val="18"/>
                <w:lang w:eastAsia="ja-JP"/>
              </w:rPr>
              <w:pPrChange w:id="346" w:author="Huawei" w:date="2019-09-26T19:58:00Z">
                <w:pPr>
                  <w:pStyle w:val="TAL"/>
                  <w:overflowPunct w:val="0"/>
                  <w:autoSpaceDE w:val="0"/>
                  <w:autoSpaceDN w:val="0"/>
                  <w:adjustRightInd w:val="0"/>
                  <w:ind w:left="284"/>
                  <w:textAlignment w:val="baseline"/>
                </w:pPr>
              </w:pPrChange>
            </w:pPr>
            <w:ins w:id="347" w:author="Huawei" w:date="2019-09-26T17:52:00Z">
              <w:r w:rsidRPr="00F126ED">
                <w:rPr>
                  <w:rFonts w:cs="Arial"/>
                  <w:bCs/>
                  <w:szCs w:val="18"/>
                  <w:lang w:eastAsia="ja-JP"/>
                </w:rPr>
                <w:t>&gt;&gt;</w:t>
              </w:r>
            </w:ins>
            <w:ins w:id="348" w:author="Huawei" w:date="2019-09-26T19:58:00Z">
              <w:r w:rsidR="005460A0">
                <w:rPr>
                  <w:rFonts w:cs="Arial" w:hint="eastAsia"/>
                  <w:bCs/>
                  <w:szCs w:val="18"/>
                  <w:lang w:eastAsia="zh-CN"/>
                </w:rPr>
                <w:t>&gt;</w:t>
              </w:r>
            </w:ins>
            <w:ins w:id="349" w:author="Huawei" w:date="2019-10-02T08:56:00Z">
              <w:r w:rsidR="00B90D77">
                <w:rPr>
                  <w:rFonts w:cs="Arial"/>
                  <w:bCs/>
                  <w:szCs w:val="18"/>
                  <w:lang w:eastAsia="zh-CN"/>
                </w:rPr>
                <w:t>&gt;</w:t>
              </w:r>
            </w:ins>
            <w:ins w:id="350" w:author="Huawei" w:date="2019-09-26T17:52:00Z">
              <w:r w:rsidRPr="00F126ED">
                <w:rPr>
                  <w:rFonts w:cs="Arial"/>
                  <w:bCs/>
                  <w:szCs w:val="18"/>
                  <w:lang w:eastAsia="ja-JP"/>
                </w:rPr>
                <w:t>List of S-NSSAI</w:t>
              </w:r>
            </w:ins>
          </w:p>
        </w:tc>
        <w:tc>
          <w:tcPr>
            <w:tcW w:w="1093"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rPr>
                <w:ins w:id="351" w:author="Huawei" w:date="2019-09-26T17:47:00Z"/>
                <w:rFonts w:ascii="Arial" w:eastAsia="SimSun" w:hAnsi="Arial" w:cs="Arial"/>
                <w:sz w:val="18"/>
                <w:szCs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rPr>
                <w:ins w:id="352" w:author="Huawei" w:date="2019-09-26T17:47:00Z"/>
                <w:rFonts w:ascii="Arial" w:eastAsia="SimSun" w:hAnsi="Arial" w:cs="Arial"/>
                <w:i/>
                <w:sz w:val="18"/>
                <w:szCs w:val="18"/>
                <w:lang w:eastAsia="ja-JP"/>
              </w:rPr>
            </w:pPr>
            <w:ins w:id="353" w:author="Huawei" w:date="2019-09-26T17:52:00Z">
              <w:r w:rsidRPr="00F126ED">
                <w:rPr>
                  <w:rFonts w:ascii="Arial" w:hAnsi="Arial" w:cs="Arial"/>
                  <w:i/>
                  <w:sz w:val="18"/>
                  <w:szCs w:val="18"/>
                  <w:lang w:eastAsia="ja-JP"/>
                </w:rPr>
                <w:t xml:space="preserve">0 .. </w:t>
              </w:r>
              <w:r w:rsidRPr="00F126ED">
                <w:rPr>
                  <w:rFonts w:ascii="Arial" w:hAnsi="Arial" w:cs="Arial"/>
                  <w:bCs/>
                  <w:i/>
                  <w:sz w:val="18"/>
                  <w:szCs w:val="18"/>
                  <w:lang w:eastAsia="ja-JP"/>
                </w:rPr>
                <w:t>&lt;maxnoofSliceItems&gt;</w:t>
              </w:r>
            </w:ins>
          </w:p>
        </w:tc>
        <w:tc>
          <w:tcPr>
            <w:tcW w:w="1260"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rPr>
                <w:ins w:id="354" w:author="Huawei" w:date="2019-09-26T17:47: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rPr>
                <w:ins w:id="355" w:author="Huawei" w:date="2019-09-26T17:47:00Z"/>
                <w:rFonts w:ascii="Arial" w:eastAsia="SimSun" w:hAnsi="Arial" w:cs="Arial"/>
                <w:sz w:val="18"/>
                <w:szCs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jc w:val="center"/>
              <w:rPr>
                <w:ins w:id="356" w:author="Huawei" w:date="2019-09-26T17:47:00Z"/>
                <w:rFonts w:ascii="Arial" w:eastAsia="SimSun" w:hAnsi="Arial" w:cs="Arial"/>
                <w:sz w:val="18"/>
                <w:szCs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jc w:val="center"/>
              <w:rPr>
                <w:ins w:id="357" w:author="Huawei" w:date="2019-09-26T17:47:00Z"/>
                <w:rFonts w:ascii="Arial" w:eastAsia="SimSun" w:hAnsi="Arial" w:cs="Arial"/>
                <w:sz w:val="18"/>
                <w:szCs w:val="18"/>
                <w:lang w:eastAsia="ja-JP"/>
              </w:rPr>
            </w:pPr>
          </w:p>
        </w:tc>
      </w:tr>
      <w:tr w:rsidR="00F126ED" w:rsidRPr="00576EDA" w:rsidTr="00F126ED">
        <w:trPr>
          <w:ins w:id="358" w:author="Huawei" w:date="2019-09-26T17:47:00Z"/>
        </w:trPr>
        <w:tc>
          <w:tcPr>
            <w:tcW w:w="2439" w:type="dxa"/>
            <w:tcBorders>
              <w:top w:val="single" w:sz="4" w:space="0" w:color="auto"/>
              <w:left w:val="single" w:sz="4" w:space="0" w:color="auto"/>
              <w:bottom w:val="single" w:sz="4" w:space="0" w:color="auto"/>
              <w:right w:val="single" w:sz="4" w:space="0" w:color="auto"/>
            </w:tcBorders>
          </w:tcPr>
          <w:p w:rsidR="00F126ED" w:rsidRPr="00F126ED" w:rsidRDefault="00F126ED" w:rsidP="005460A0">
            <w:pPr>
              <w:pStyle w:val="TAL"/>
              <w:overflowPunct w:val="0"/>
              <w:autoSpaceDE w:val="0"/>
              <w:autoSpaceDN w:val="0"/>
              <w:adjustRightInd w:val="0"/>
              <w:ind w:left="454" w:firstLineChars="50" w:firstLine="90"/>
              <w:textAlignment w:val="baseline"/>
              <w:rPr>
                <w:ins w:id="359" w:author="Huawei" w:date="2019-09-26T17:47:00Z"/>
                <w:rFonts w:eastAsia="SimSun" w:cs="Arial"/>
                <w:szCs w:val="18"/>
                <w:lang w:eastAsia="ja-JP"/>
              </w:rPr>
            </w:pPr>
            <w:ins w:id="360" w:author="Huawei" w:date="2019-09-26T17:52:00Z">
              <w:r w:rsidRPr="005460A0">
                <w:rPr>
                  <w:rFonts w:cs="Arial"/>
                  <w:bCs/>
                  <w:iCs/>
                  <w:lang w:eastAsia="ja-JP"/>
                </w:rPr>
                <w:t>&gt;&gt;&gt;</w:t>
              </w:r>
            </w:ins>
            <w:ins w:id="361" w:author="Huawei" w:date="2019-10-02T08:56:00Z">
              <w:r w:rsidR="00B90D77">
                <w:rPr>
                  <w:rFonts w:cs="Arial"/>
                  <w:bCs/>
                  <w:iCs/>
                  <w:lang w:eastAsia="ja-JP"/>
                </w:rPr>
                <w:t>&gt;</w:t>
              </w:r>
            </w:ins>
            <w:ins w:id="362" w:author="Huawei" w:date="2019-09-26T20:23:00Z">
              <w:r w:rsidR="004246E7">
                <w:rPr>
                  <w:rFonts w:cs="Arial"/>
                  <w:bCs/>
                  <w:iCs/>
                  <w:lang w:eastAsia="ja-JP"/>
                </w:rPr>
                <w:t>&gt;</w:t>
              </w:r>
            </w:ins>
            <w:ins w:id="363" w:author="Huawei" w:date="2019-09-26T17:52:00Z">
              <w:r w:rsidRPr="005460A0">
                <w:rPr>
                  <w:rFonts w:cs="Arial"/>
                  <w:bCs/>
                  <w:iCs/>
                  <w:lang w:eastAsia="ja-JP"/>
                </w:rPr>
                <w:t>S-NSSAI</w:t>
              </w:r>
            </w:ins>
          </w:p>
        </w:tc>
        <w:tc>
          <w:tcPr>
            <w:tcW w:w="1093"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rPr>
                <w:ins w:id="364" w:author="Huawei" w:date="2019-09-26T17:47:00Z"/>
                <w:rFonts w:ascii="Arial" w:eastAsia="SimSun" w:hAnsi="Arial" w:cs="Arial"/>
                <w:sz w:val="18"/>
                <w:szCs w:val="18"/>
                <w:lang w:eastAsia="ja-JP"/>
              </w:rPr>
            </w:pPr>
            <w:ins w:id="365" w:author="Huawei" w:date="2019-09-26T17:52:00Z">
              <w:r w:rsidRPr="00F126ED">
                <w:rPr>
                  <w:rFonts w:ascii="Arial" w:hAnsi="Arial" w:cs="Arial"/>
                  <w:sz w:val="18"/>
                  <w:szCs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rPr>
                <w:ins w:id="366" w:author="Huawei" w:date="2019-09-26T17:47: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rPr>
                <w:ins w:id="367" w:author="Huawei" w:date="2019-09-26T17:47:00Z"/>
                <w:rFonts w:ascii="Arial" w:eastAsia="SimSun" w:hAnsi="Arial" w:cs="Arial"/>
                <w:sz w:val="18"/>
                <w:szCs w:val="18"/>
                <w:lang w:eastAsia="ja-JP"/>
              </w:rPr>
            </w:pPr>
            <w:ins w:id="368" w:author="Huawei" w:date="2019-09-26T17:52:00Z">
              <w:r w:rsidRPr="00F126ED">
                <w:rPr>
                  <w:rFonts w:ascii="Arial" w:hAnsi="Arial" w:cs="Arial"/>
                  <w:sz w:val="18"/>
                  <w:szCs w:val="18"/>
                  <w:lang w:eastAsia="ja-JP"/>
                </w:rPr>
                <w:t>9.2.3.21</w:t>
              </w:r>
            </w:ins>
          </w:p>
        </w:tc>
        <w:tc>
          <w:tcPr>
            <w:tcW w:w="2160"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rPr>
                <w:ins w:id="369" w:author="Huawei" w:date="2019-09-26T17:47:00Z"/>
                <w:rFonts w:ascii="Arial" w:eastAsia="SimSun" w:hAnsi="Arial" w:cs="Arial"/>
                <w:sz w:val="18"/>
                <w:szCs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jc w:val="center"/>
              <w:rPr>
                <w:ins w:id="370" w:author="Huawei" w:date="2019-09-26T17:47:00Z"/>
                <w:rFonts w:ascii="Arial" w:eastAsia="SimSun" w:hAnsi="Arial" w:cs="Arial"/>
                <w:sz w:val="18"/>
                <w:szCs w:val="18"/>
                <w:lang w:eastAsia="ja-JP"/>
              </w:rPr>
            </w:pPr>
            <w:ins w:id="371" w:author="Huawei" w:date="2019-09-26T17:52:00Z">
              <w:r w:rsidRPr="00F126ED">
                <w:rPr>
                  <w:rFonts w:ascii="Arial" w:hAnsi="Arial" w:cs="Arial"/>
                  <w:sz w:val="18"/>
                  <w:szCs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jc w:val="center"/>
              <w:rPr>
                <w:ins w:id="372" w:author="Huawei" w:date="2019-09-26T17:47:00Z"/>
                <w:rFonts w:ascii="Arial" w:eastAsia="SimSun" w:hAnsi="Arial" w:cs="Arial"/>
                <w:sz w:val="18"/>
                <w:szCs w:val="18"/>
                <w:lang w:eastAsia="ja-JP"/>
              </w:rPr>
            </w:pPr>
            <w:ins w:id="373" w:author="Huawei" w:date="2019-09-26T17:52:00Z">
              <w:r w:rsidRPr="00F126ED">
                <w:rPr>
                  <w:rFonts w:ascii="Arial" w:hAnsi="Arial" w:cs="Arial"/>
                  <w:sz w:val="18"/>
                  <w:szCs w:val="18"/>
                  <w:lang w:eastAsia="ja-JP"/>
                </w:rPr>
                <w:t>–</w:t>
              </w:r>
            </w:ins>
          </w:p>
        </w:tc>
      </w:tr>
      <w:tr w:rsidR="00F126ED" w:rsidRPr="00576EDA" w:rsidTr="00F126ED">
        <w:trPr>
          <w:ins w:id="374" w:author="Huawei" w:date="2019-09-26T17:47:00Z"/>
        </w:trPr>
        <w:tc>
          <w:tcPr>
            <w:tcW w:w="2439"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pStyle w:val="TAL"/>
              <w:overflowPunct w:val="0"/>
              <w:autoSpaceDE w:val="0"/>
              <w:autoSpaceDN w:val="0"/>
              <w:adjustRightInd w:val="0"/>
              <w:ind w:left="284"/>
              <w:textAlignment w:val="baseline"/>
              <w:rPr>
                <w:ins w:id="375" w:author="Huawei" w:date="2019-09-26T17:47:00Z"/>
                <w:rFonts w:eastAsia="SimSun" w:cs="Arial"/>
                <w:szCs w:val="18"/>
                <w:lang w:eastAsia="ja-JP"/>
              </w:rPr>
            </w:pPr>
            <w:ins w:id="376" w:author="Huawei" w:date="2019-09-26T17:52:00Z">
              <w:r w:rsidRPr="00F126ED">
                <w:rPr>
                  <w:rFonts w:cs="Arial"/>
                  <w:bCs/>
                  <w:szCs w:val="18"/>
                  <w:lang w:eastAsia="ja-JP"/>
                </w:rPr>
                <w:t>&gt;&gt;Report Characteristics</w:t>
              </w:r>
            </w:ins>
          </w:p>
        </w:tc>
        <w:tc>
          <w:tcPr>
            <w:tcW w:w="1093"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rPr>
                <w:ins w:id="377" w:author="Huawei" w:date="2019-09-26T17:47:00Z"/>
                <w:rFonts w:ascii="Arial" w:eastAsia="SimSun" w:hAnsi="Arial" w:cs="Arial"/>
                <w:sz w:val="18"/>
                <w:szCs w:val="18"/>
                <w:lang w:eastAsia="ja-JP"/>
              </w:rPr>
            </w:pPr>
            <w:ins w:id="378" w:author="Huawei" w:date="2019-09-26T17:52:00Z">
              <w:r w:rsidRPr="00F126ED">
                <w:rPr>
                  <w:rFonts w:ascii="Arial" w:hAnsi="Arial" w:cs="Arial"/>
                  <w:sz w:val="18"/>
                  <w:szCs w:val="18"/>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rPr>
                <w:ins w:id="379" w:author="Huawei" w:date="2019-09-26T17:47: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pStyle w:val="TAL"/>
              <w:rPr>
                <w:ins w:id="380" w:author="Huawei" w:date="2019-09-26T17:52:00Z"/>
                <w:rFonts w:cs="Arial"/>
                <w:szCs w:val="18"/>
                <w:lang w:eastAsia="ja-JP"/>
              </w:rPr>
            </w:pPr>
            <w:ins w:id="381" w:author="Huawei" w:date="2019-09-26T17:52:00Z">
              <w:r w:rsidRPr="00F126ED">
                <w:rPr>
                  <w:rFonts w:cs="Arial"/>
                  <w:szCs w:val="18"/>
                  <w:lang w:eastAsia="ja-JP"/>
                </w:rPr>
                <w:t>BITSTRING</w:t>
              </w:r>
            </w:ins>
          </w:p>
          <w:p w:rsidR="00F126ED" w:rsidRPr="00F126ED" w:rsidRDefault="00F126ED" w:rsidP="00F126ED">
            <w:pPr>
              <w:keepNext/>
              <w:keepLines/>
              <w:spacing w:after="0"/>
              <w:rPr>
                <w:ins w:id="382" w:author="Huawei" w:date="2019-09-26T17:47:00Z"/>
                <w:rFonts w:ascii="Arial" w:eastAsia="SimSun" w:hAnsi="Arial" w:cs="Arial"/>
                <w:sz w:val="18"/>
                <w:szCs w:val="18"/>
                <w:lang w:eastAsia="ja-JP"/>
              </w:rPr>
            </w:pPr>
            <w:ins w:id="383" w:author="Huawei" w:date="2019-09-26T17:52:00Z">
              <w:r w:rsidRPr="00F126ED">
                <w:rPr>
                  <w:rFonts w:ascii="Arial" w:hAnsi="Arial" w:cs="Arial"/>
                  <w:sz w:val="18"/>
                  <w:szCs w:val="18"/>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pStyle w:val="TAL"/>
              <w:rPr>
                <w:ins w:id="384" w:author="Huawei" w:date="2019-09-26T17:52:00Z"/>
                <w:rFonts w:cs="Arial"/>
                <w:szCs w:val="18"/>
                <w:lang w:eastAsia="ja-JP"/>
              </w:rPr>
            </w:pPr>
            <w:ins w:id="385" w:author="Huawei" w:date="2019-09-26T17:52:00Z">
              <w:r w:rsidRPr="00F126ED">
                <w:rPr>
                  <w:rFonts w:cs="Arial"/>
                  <w:szCs w:val="18"/>
                  <w:lang w:eastAsia="ja-JP"/>
                </w:rPr>
                <w:t>Each position in the bitmap indicates measurement object the receiving node is requested to report.</w:t>
              </w:r>
            </w:ins>
          </w:p>
          <w:p w:rsidR="00F126ED" w:rsidRPr="00F126ED" w:rsidRDefault="00F126ED" w:rsidP="00F126ED">
            <w:pPr>
              <w:pStyle w:val="TAL"/>
              <w:rPr>
                <w:ins w:id="386" w:author="Huawei" w:date="2019-09-26T17:52:00Z"/>
                <w:rFonts w:cs="Arial"/>
                <w:szCs w:val="18"/>
                <w:lang w:eastAsia="ja-JP"/>
              </w:rPr>
            </w:pPr>
            <w:ins w:id="387" w:author="Huawei" w:date="2019-09-26T17:52:00Z">
              <w:r w:rsidRPr="00F126ED">
                <w:rPr>
                  <w:rFonts w:cs="Arial"/>
                  <w:szCs w:val="18"/>
                  <w:lang w:eastAsia="ja-JP"/>
                </w:rPr>
                <w:t>First Bit = PRB Periodic,</w:t>
              </w:r>
            </w:ins>
          </w:p>
          <w:p w:rsidR="00F126ED" w:rsidRPr="00F126ED" w:rsidRDefault="00F126ED" w:rsidP="00F126ED">
            <w:pPr>
              <w:pStyle w:val="TAL"/>
              <w:rPr>
                <w:ins w:id="388" w:author="Huawei" w:date="2019-09-26T17:52:00Z"/>
                <w:rFonts w:cs="Arial"/>
                <w:szCs w:val="18"/>
                <w:lang w:eastAsia="ja-JP"/>
              </w:rPr>
            </w:pPr>
            <w:ins w:id="389" w:author="Huawei" w:date="2019-09-26T17:52:00Z">
              <w:r w:rsidRPr="00F126ED">
                <w:rPr>
                  <w:rFonts w:cs="Arial"/>
                  <w:szCs w:val="18"/>
                  <w:lang w:eastAsia="ja-JP"/>
                </w:rPr>
                <w:t>Second Bit = TNL load Ind Periodic,</w:t>
              </w:r>
            </w:ins>
          </w:p>
          <w:p w:rsidR="00F126ED" w:rsidRPr="00F126ED" w:rsidRDefault="00F126ED" w:rsidP="00F126ED">
            <w:pPr>
              <w:pStyle w:val="TAL"/>
              <w:rPr>
                <w:ins w:id="390" w:author="Huawei" w:date="2019-09-26T17:52:00Z"/>
                <w:rFonts w:cs="Arial"/>
                <w:szCs w:val="18"/>
                <w:lang w:eastAsia="ja-JP"/>
              </w:rPr>
            </w:pPr>
            <w:ins w:id="391" w:author="Huawei" w:date="2019-09-26T17:52:00Z">
              <w:r w:rsidRPr="00F126ED">
                <w:rPr>
                  <w:rFonts w:cs="Arial"/>
                  <w:szCs w:val="18"/>
                  <w:lang w:eastAsia="ja-JP"/>
                </w:rPr>
                <w:t>Third Bit = HW Load Ind Periodic,</w:t>
              </w:r>
            </w:ins>
          </w:p>
          <w:p w:rsidR="00F126ED" w:rsidRPr="00F126ED" w:rsidRDefault="00F126ED" w:rsidP="00F126ED">
            <w:pPr>
              <w:keepNext/>
              <w:keepLines/>
              <w:spacing w:after="0"/>
              <w:rPr>
                <w:ins w:id="392" w:author="Huawei" w:date="2019-09-26T17:47:00Z"/>
                <w:rFonts w:ascii="Arial" w:eastAsia="SimSun" w:hAnsi="Arial" w:cs="Arial"/>
                <w:sz w:val="18"/>
                <w:szCs w:val="18"/>
                <w:lang w:eastAsia="ja-JP"/>
              </w:rPr>
            </w:pPr>
            <w:ins w:id="393" w:author="Huawei" w:date="2019-09-26T17:52:00Z">
              <w:r w:rsidRPr="00F126ED">
                <w:rPr>
                  <w:rFonts w:ascii="Arial" w:hAnsi="Arial" w:cs="Arial"/>
                  <w:sz w:val="18"/>
                  <w:szCs w:val="18"/>
                  <w:lang w:eastAsia="ja-JP"/>
                </w:rPr>
                <w:t>Fourth Bit = Composite Available Capacity Periodic, this bit should be set to 1 if at least one of the First, Second or Third bits is set to 1,</w:t>
              </w:r>
            </w:ins>
          </w:p>
        </w:tc>
        <w:tc>
          <w:tcPr>
            <w:tcW w:w="1186"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jc w:val="center"/>
              <w:rPr>
                <w:ins w:id="394" w:author="Huawei" w:date="2019-09-26T17:47:00Z"/>
                <w:rFonts w:ascii="Arial" w:eastAsia="SimSun" w:hAnsi="Arial" w:cs="Arial"/>
                <w:sz w:val="18"/>
                <w:szCs w:val="18"/>
                <w:lang w:eastAsia="ja-JP"/>
              </w:rPr>
            </w:pPr>
            <w:ins w:id="395" w:author="Huawei" w:date="2019-09-26T17:52:00Z">
              <w:r w:rsidRPr="00F126ED">
                <w:rPr>
                  <w:rFonts w:ascii="Arial" w:hAnsi="Arial" w:cs="Arial"/>
                  <w:sz w:val="18"/>
                  <w:szCs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jc w:val="center"/>
              <w:rPr>
                <w:ins w:id="396" w:author="Huawei" w:date="2019-09-26T17:47:00Z"/>
                <w:rFonts w:ascii="Arial" w:eastAsia="SimSun" w:hAnsi="Arial" w:cs="Arial"/>
                <w:sz w:val="18"/>
                <w:szCs w:val="18"/>
                <w:lang w:eastAsia="ja-JP"/>
              </w:rPr>
            </w:pPr>
            <w:ins w:id="397" w:author="Huawei" w:date="2019-09-26T17:52:00Z">
              <w:r w:rsidRPr="00F126ED">
                <w:rPr>
                  <w:rFonts w:ascii="Arial" w:hAnsi="Arial" w:cs="Arial"/>
                  <w:sz w:val="18"/>
                  <w:szCs w:val="18"/>
                  <w:lang w:eastAsia="ja-JP"/>
                </w:rPr>
                <w:t>-</w:t>
              </w:r>
            </w:ins>
          </w:p>
        </w:tc>
      </w:tr>
      <w:tr w:rsidR="004D0B14" w:rsidRPr="00576EDA" w:rsidTr="00EA09B0">
        <w:trPr>
          <w:ins w:id="398" w:author="Huawei" w:date="2019-10-02T09:12:00Z"/>
        </w:trPr>
        <w:tc>
          <w:tcPr>
            <w:tcW w:w="2439" w:type="dxa"/>
            <w:tcBorders>
              <w:top w:val="single" w:sz="4" w:space="0" w:color="auto"/>
              <w:left w:val="single" w:sz="4" w:space="0" w:color="auto"/>
              <w:bottom w:val="single" w:sz="4" w:space="0" w:color="auto"/>
              <w:right w:val="single" w:sz="4" w:space="0" w:color="auto"/>
            </w:tcBorders>
          </w:tcPr>
          <w:p w:rsidR="004D0B14" w:rsidRPr="005C45D7" w:rsidRDefault="004D0B14">
            <w:pPr>
              <w:keepNext/>
              <w:keepLines/>
              <w:spacing w:after="0"/>
              <w:ind w:left="284"/>
              <w:rPr>
                <w:ins w:id="399" w:author="Huawei" w:date="2019-10-02T09:12:00Z"/>
                <w:rFonts w:ascii="Arial" w:eastAsia="SimSun" w:hAnsi="Arial" w:cs="Arial"/>
                <w:sz w:val="18"/>
                <w:szCs w:val="18"/>
                <w:lang w:eastAsia="ja-JP"/>
              </w:rPr>
              <w:pPrChange w:id="400" w:author="Huawei" w:date="2019-10-02T09:13:00Z">
                <w:pPr>
                  <w:keepNext/>
                  <w:keepLines/>
                  <w:spacing w:after="0"/>
                </w:pPr>
              </w:pPrChange>
            </w:pPr>
            <w:ins w:id="401" w:author="Huawei" w:date="2019-10-02T09:13:00Z">
              <w:r>
                <w:rPr>
                  <w:rFonts w:ascii="Arial" w:hAnsi="Arial" w:cs="Arial"/>
                  <w:sz w:val="18"/>
                  <w:szCs w:val="18"/>
                  <w:lang w:eastAsia="ja-JP"/>
                </w:rPr>
                <w:t>&gt;&gt;</w:t>
              </w:r>
            </w:ins>
            <w:ins w:id="402" w:author="Huawei" w:date="2019-10-02T09:12:00Z">
              <w:r w:rsidRPr="005C45D7">
                <w:rPr>
                  <w:rFonts w:ascii="Arial" w:hAnsi="Arial" w:cs="Arial"/>
                  <w:sz w:val="18"/>
                  <w:szCs w:val="18"/>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rsidR="004D0B14" w:rsidRPr="005C45D7" w:rsidRDefault="004D0B14" w:rsidP="00EA09B0">
            <w:pPr>
              <w:keepNext/>
              <w:keepLines/>
              <w:spacing w:after="0"/>
              <w:rPr>
                <w:ins w:id="403" w:author="Huawei" w:date="2019-10-02T09:12:00Z"/>
                <w:rFonts w:ascii="Arial" w:eastAsia="SimSun" w:hAnsi="Arial" w:cs="Arial"/>
                <w:sz w:val="18"/>
                <w:szCs w:val="18"/>
                <w:lang w:eastAsia="ja-JP"/>
              </w:rPr>
            </w:pPr>
            <w:ins w:id="404" w:author="Huawei" w:date="2019-10-02T09:12:00Z">
              <w:r>
                <w:rPr>
                  <w:rFonts w:ascii="Arial" w:hAnsi="Arial" w:cs="Arial"/>
                  <w:sz w:val="18"/>
                  <w:szCs w:val="18"/>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4D0B14" w:rsidRPr="005C45D7" w:rsidRDefault="004D0B14" w:rsidP="00EA09B0">
            <w:pPr>
              <w:keepNext/>
              <w:keepLines/>
              <w:spacing w:after="0"/>
              <w:rPr>
                <w:ins w:id="405" w:author="Huawei" w:date="2019-10-02T09:12: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D0B14" w:rsidRPr="005C45D7" w:rsidRDefault="004D0B14" w:rsidP="00EA09B0">
            <w:pPr>
              <w:keepNext/>
              <w:keepLines/>
              <w:spacing w:after="0"/>
              <w:rPr>
                <w:ins w:id="406" w:author="Huawei" w:date="2019-10-02T09:12:00Z"/>
                <w:rFonts w:ascii="Arial" w:eastAsia="SimSun" w:hAnsi="Arial" w:cs="Arial"/>
                <w:sz w:val="18"/>
                <w:szCs w:val="18"/>
                <w:lang w:eastAsia="ja-JP"/>
              </w:rPr>
            </w:pPr>
            <w:ins w:id="407" w:author="Huawei" w:date="2019-10-02T09:12:00Z">
              <w:r w:rsidRPr="005C45D7">
                <w:rPr>
                  <w:rFonts w:ascii="Arial" w:hAnsi="Arial" w:cs="Arial"/>
                  <w:sz w:val="18"/>
                  <w:szCs w:val="18"/>
                  <w:lang w:eastAsia="ja-JP"/>
                </w:rPr>
                <w:t>ENUMERATED(1000ms, 2000ms, 5000ms,10000ms, …)</w:t>
              </w:r>
            </w:ins>
          </w:p>
        </w:tc>
        <w:tc>
          <w:tcPr>
            <w:tcW w:w="2160" w:type="dxa"/>
            <w:tcBorders>
              <w:top w:val="single" w:sz="4" w:space="0" w:color="auto"/>
              <w:left w:val="single" w:sz="4" w:space="0" w:color="auto"/>
              <w:bottom w:val="single" w:sz="4" w:space="0" w:color="auto"/>
              <w:right w:val="single" w:sz="4" w:space="0" w:color="auto"/>
            </w:tcBorders>
          </w:tcPr>
          <w:p w:rsidR="004D0B14" w:rsidRPr="005C45D7" w:rsidRDefault="004D0B14" w:rsidP="00EA09B0">
            <w:pPr>
              <w:keepNext/>
              <w:keepLines/>
              <w:spacing w:after="0"/>
              <w:rPr>
                <w:ins w:id="408" w:author="Huawei" w:date="2019-10-02T09:12:00Z"/>
                <w:rFonts w:ascii="Arial" w:eastAsia="SimSun" w:hAnsi="Arial" w:cs="Arial"/>
                <w:sz w:val="18"/>
                <w:szCs w:val="18"/>
                <w:lang w:eastAsia="ja-JP"/>
              </w:rPr>
            </w:pPr>
            <w:ins w:id="409" w:author="Huawei" w:date="2019-10-02T09:12:00Z">
              <w:r w:rsidRPr="005C45D7">
                <w:rPr>
                  <w:rFonts w:ascii="Arial" w:hAnsi="Arial" w:cs="Arial"/>
                  <w:sz w:val="18"/>
                  <w:szCs w:val="18"/>
                  <w:lang w:eastAsia="ja-JP"/>
                </w:rPr>
                <w:t>Periodicity that can be used for reporting of PRB Periodic, TNL Load Ind Periodic, HW Load Ind Periodic, Composite Available Capacity Periodic or ABS Status Periodic.</w:t>
              </w:r>
            </w:ins>
          </w:p>
        </w:tc>
        <w:tc>
          <w:tcPr>
            <w:tcW w:w="1186" w:type="dxa"/>
            <w:tcBorders>
              <w:top w:val="single" w:sz="4" w:space="0" w:color="auto"/>
              <w:left w:val="single" w:sz="4" w:space="0" w:color="auto"/>
              <w:bottom w:val="single" w:sz="4" w:space="0" w:color="auto"/>
              <w:right w:val="single" w:sz="4" w:space="0" w:color="auto"/>
            </w:tcBorders>
          </w:tcPr>
          <w:p w:rsidR="004D0B14" w:rsidRPr="005C45D7" w:rsidRDefault="004D0B14" w:rsidP="00EA09B0">
            <w:pPr>
              <w:keepNext/>
              <w:keepLines/>
              <w:spacing w:after="0"/>
              <w:jc w:val="center"/>
              <w:rPr>
                <w:ins w:id="410" w:author="Huawei" w:date="2019-10-02T09:12:00Z"/>
                <w:rFonts w:ascii="Arial" w:eastAsia="SimSun" w:hAnsi="Arial" w:cs="Arial"/>
                <w:sz w:val="18"/>
                <w:szCs w:val="18"/>
                <w:lang w:eastAsia="ja-JP"/>
              </w:rPr>
            </w:pPr>
            <w:ins w:id="411" w:author="Huawei" w:date="2019-10-02T09:12:00Z">
              <w:r w:rsidRPr="005C45D7">
                <w:rPr>
                  <w:rFonts w:ascii="Arial" w:hAnsi="Arial" w:cs="Arial"/>
                  <w:sz w:val="18"/>
                  <w:szCs w:val="18"/>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4D0B14" w:rsidRPr="005C45D7" w:rsidRDefault="004D0B14" w:rsidP="00EA09B0">
            <w:pPr>
              <w:keepNext/>
              <w:keepLines/>
              <w:spacing w:after="0"/>
              <w:jc w:val="center"/>
              <w:rPr>
                <w:ins w:id="412" w:author="Huawei" w:date="2019-10-02T09:12:00Z"/>
                <w:rFonts w:ascii="Arial" w:eastAsia="SimSun" w:hAnsi="Arial" w:cs="Arial"/>
                <w:sz w:val="18"/>
                <w:szCs w:val="18"/>
                <w:lang w:eastAsia="ja-JP"/>
              </w:rPr>
            </w:pPr>
            <w:ins w:id="413" w:author="Huawei" w:date="2019-10-02T09:12:00Z">
              <w:r w:rsidRPr="005C45D7">
                <w:rPr>
                  <w:rFonts w:ascii="Arial" w:hAnsi="Arial" w:cs="Arial"/>
                  <w:sz w:val="18"/>
                  <w:szCs w:val="18"/>
                  <w:lang w:eastAsia="ja-JP"/>
                </w:rPr>
                <w:t>ignore</w:t>
              </w:r>
            </w:ins>
          </w:p>
        </w:tc>
      </w:tr>
      <w:tr w:rsidR="004D0B14" w:rsidRPr="00576EDA" w:rsidTr="00EA09B0">
        <w:trPr>
          <w:ins w:id="414" w:author="Huawei" w:date="2019-10-02T09:13:00Z"/>
        </w:trPr>
        <w:tc>
          <w:tcPr>
            <w:tcW w:w="2439" w:type="dxa"/>
            <w:tcBorders>
              <w:top w:val="single" w:sz="4" w:space="0" w:color="auto"/>
              <w:left w:val="single" w:sz="4" w:space="0" w:color="auto"/>
              <w:bottom w:val="single" w:sz="4" w:space="0" w:color="auto"/>
              <w:right w:val="single" w:sz="4" w:space="0" w:color="auto"/>
            </w:tcBorders>
          </w:tcPr>
          <w:p w:rsidR="004D0B14" w:rsidRPr="005C45D7" w:rsidRDefault="004D0B14">
            <w:pPr>
              <w:keepNext/>
              <w:keepLines/>
              <w:spacing w:after="0"/>
              <w:ind w:left="284"/>
              <w:rPr>
                <w:ins w:id="415" w:author="Huawei" w:date="2019-10-02T09:13:00Z"/>
                <w:rFonts w:ascii="Arial" w:eastAsia="SimSun" w:hAnsi="Arial" w:cs="Arial"/>
                <w:sz w:val="18"/>
                <w:szCs w:val="18"/>
                <w:lang w:eastAsia="ja-JP"/>
              </w:rPr>
              <w:pPrChange w:id="416" w:author="Huawei" w:date="2019-10-02T09:14:00Z">
                <w:pPr>
                  <w:keepNext/>
                  <w:keepLines/>
                  <w:spacing w:after="0"/>
                </w:pPr>
              </w:pPrChange>
            </w:pPr>
            <w:ins w:id="417" w:author="Huawei" w:date="2019-10-02T09:14:00Z">
              <w:r>
                <w:rPr>
                  <w:rFonts w:ascii="Arial" w:hAnsi="Arial" w:cs="Arial"/>
                  <w:sz w:val="18"/>
                  <w:szCs w:val="18"/>
                  <w:lang w:eastAsia="ja-JP"/>
                </w:rPr>
                <w:t>&gt;&gt;</w:t>
              </w:r>
            </w:ins>
            <w:ins w:id="418" w:author="Huawei" w:date="2019-10-02T09:13:00Z">
              <w:r w:rsidRPr="005C45D7">
                <w:rPr>
                  <w:rFonts w:ascii="Arial" w:hAnsi="Arial" w:cs="Arial"/>
                  <w:sz w:val="18"/>
                  <w:szCs w:val="18"/>
                  <w:lang w:eastAsia="ja-JP"/>
                </w:rPr>
                <w:t>Partial Success Indicator</w:t>
              </w:r>
            </w:ins>
          </w:p>
        </w:tc>
        <w:tc>
          <w:tcPr>
            <w:tcW w:w="1093" w:type="dxa"/>
            <w:tcBorders>
              <w:top w:val="single" w:sz="4" w:space="0" w:color="auto"/>
              <w:left w:val="single" w:sz="4" w:space="0" w:color="auto"/>
              <w:bottom w:val="single" w:sz="4" w:space="0" w:color="auto"/>
              <w:right w:val="single" w:sz="4" w:space="0" w:color="auto"/>
            </w:tcBorders>
          </w:tcPr>
          <w:p w:rsidR="004D0B14" w:rsidRPr="005C45D7" w:rsidRDefault="004D0B14" w:rsidP="00EA09B0">
            <w:pPr>
              <w:keepNext/>
              <w:keepLines/>
              <w:spacing w:after="0"/>
              <w:rPr>
                <w:ins w:id="419" w:author="Huawei" w:date="2019-10-02T09:13:00Z"/>
                <w:rFonts w:ascii="Arial" w:eastAsia="SimSun" w:hAnsi="Arial" w:cs="Arial"/>
                <w:sz w:val="18"/>
                <w:szCs w:val="18"/>
                <w:lang w:eastAsia="ja-JP"/>
              </w:rPr>
            </w:pPr>
            <w:ins w:id="420" w:author="Huawei" w:date="2019-10-02T09:13:00Z">
              <w:r w:rsidRPr="005C45D7">
                <w:rPr>
                  <w:rFonts w:ascii="Arial" w:hAnsi="Arial" w:cs="Arial"/>
                  <w:sz w:val="18"/>
                  <w:szCs w:val="18"/>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4D0B14" w:rsidRPr="005C45D7" w:rsidRDefault="004D0B14" w:rsidP="00EA09B0">
            <w:pPr>
              <w:keepNext/>
              <w:keepLines/>
              <w:spacing w:after="0"/>
              <w:rPr>
                <w:ins w:id="421" w:author="Huawei" w:date="2019-10-02T09:13: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D0B14" w:rsidRPr="005C45D7" w:rsidRDefault="004D0B14" w:rsidP="00EA09B0">
            <w:pPr>
              <w:keepNext/>
              <w:keepLines/>
              <w:spacing w:after="0"/>
              <w:rPr>
                <w:ins w:id="422" w:author="Huawei" w:date="2019-10-02T09:13:00Z"/>
                <w:rFonts w:ascii="Arial" w:eastAsia="SimSun" w:hAnsi="Arial" w:cs="Arial"/>
                <w:sz w:val="18"/>
                <w:szCs w:val="18"/>
                <w:lang w:eastAsia="ja-JP"/>
              </w:rPr>
            </w:pPr>
            <w:ins w:id="423" w:author="Huawei" w:date="2019-10-02T09:13:00Z">
              <w:r w:rsidRPr="005C45D7">
                <w:rPr>
                  <w:rFonts w:ascii="Arial" w:hAnsi="Arial" w:cs="Arial"/>
                  <w:sz w:val="18"/>
                  <w:szCs w:val="18"/>
                  <w:lang w:eastAsia="ja-JP"/>
                </w:rPr>
                <w:t>ENUMERATED(partial success allowed, ...)</w:t>
              </w:r>
            </w:ins>
          </w:p>
        </w:tc>
        <w:tc>
          <w:tcPr>
            <w:tcW w:w="2160" w:type="dxa"/>
            <w:tcBorders>
              <w:top w:val="single" w:sz="4" w:space="0" w:color="auto"/>
              <w:left w:val="single" w:sz="4" w:space="0" w:color="auto"/>
              <w:bottom w:val="single" w:sz="4" w:space="0" w:color="auto"/>
              <w:right w:val="single" w:sz="4" w:space="0" w:color="auto"/>
            </w:tcBorders>
          </w:tcPr>
          <w:p w:rsidR="004D0B14" w:rsidRPr="005C45D7" w:rsidRDefault="004D0B14" w:rsidP="00EA09B0">
            <w:pPr>
              <w:keepNext/>
              <w:keepLines/>
              <w:spacing w:after="0"/>
              <w:rPr>
                <w:ins w:id="424" w:author="Huawei" w:date="2019-10-02T09:13:00Z"/>
                <w:rFonts w:ascii="Arial" w:eastAsia="SimSun" w:hAnsi="Arial" w:cs="Arial"/>
                <w:sz w:val="18"/>
                <w:szCs w:val="18"/>
                <w:lang w:eastAsia="ja-JP"/>
              </w:rPr>
            </w:pPr>
            <w:ins w:id="425" w:author="Huawei" w:date="2019-10-02T09:13:00Z">
              <w:r w:rsidRPr="005C45D7">
                <w:rPr>
                  <w:rFonts w:ascii="Arial" w:hAnsi="Arial" w:cs="Arial"/>
                  <w:sz w:val="18"/>
                  <w:szCs w:val="18"/>
                  <w:lang w:eastAsia="ja-JP"/>
                </w:rPr>
                <w:t>Included if partial success is allowed</w:t>
              </w:r>
            </w:ins>
          </w:p>
        </w:tc>
        <w:tc>
          <w:tcPr>
            <w:tcW w:w="1186" w:type="dxa"/>
            <w:tcBorders>
              <w:top w:val="single" w:sz="4" w:space="0" w:color="auto"/>
              <w:left w:val="single" w:sz="4" w:space="0" w:color="auto"/>
              <w:bottom w:val="single" w:sz="4" w:space="0" w:color="auto"/>
              <w:right w:val="single" w:sz="4" w:space="0" w:color="auto"/>
            </w:tcBorders>
          </w:tcPr>
          <w:p w:rsidR="004D0B14" w:rsidRPr="005C45D7" w:rsidRDefault="004D0B14" w:rsidP="00EA09B0">
            <w:pPr>
              <w:keepNext/>
              <w:keepLines/>
              <w:spacing w:after="0"/>
              <w:jc w:val="center"/>
              <w:rPr>
                <w:ins w:id="426" w:author="Huawei" w:date="2019-10-02T09:13:00Z"/>
                <w:rFonts w:ascii="Arial" w:eastAsia="SimSun" w:hAnsi="Arial" w:cs="Arial"/>
                <w:sz w:val="18"/>
                <w:szCs w:val="18"/>
                <w:lang w:eastAsia="ja-JP"/>
              </w:rPr>
            </w:pPr>
            <w:ins w:id="427" w:author="Huawei" w:date="2019-10-02T09:13:00Z">
              <w:r w:rsidRPr="005C45D7">
                <w:rPr>
                  <w:rFonts w:ascii="Arial" w:hAnsi="Arial" w:cs="Arial"/>
                  <w:sz w:val="18"/>
                  <w:szCs w:val="18"/>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4D0B14" w:rsidRPr="005C45D7" w:rsidRDefault="004D0B14" w:rsidP="00EA09B0">
            <w:pPr>
              <w:keepNext/>
              <w:keepLines/>
              <w:spacing w:after="0"/>
              <w:jc w:val="center"/>
              <w:rPr>
                <w:ins w:id="428" w:author="Huawei" w:date="2019-10-02T09:13:00Z"/>
                <w:rFonts w:ascii="Arial" w:eastAsia="SimSun" w:hAnsi="Arial" w:cs="Arial"/>
                <w:sz w:val="18"/>
                <w:szCs w:val="18"/>
                <w:lang w:eastAsia="ja-JP"/>
              </w:rPr>
            </w:pPr>
            <w:ins w:id="429" w:author="Huawei" w:date="2019-10-02T09:13:00Z">
              <w:r w:rsidRPr="005C45D7">
                <w:rPr>
                  <w:rFonts w:ascii="Arial" w:hAnsi="Arial" w:cs="Arial"/>
                  <w:sz w:val="18"/>
                  <w:szCs w:val="18"/>
                  <w:lang w:eastAsia="ja-JP"/>
                </w:rPr>
                <w:t>ignore</w:t>
              </w:r>
            </w:ins>
          </w:p>
        </w:tc>
      </w:tr>
      <w:tr w:rsidR="00F126ED" w:rsidRPr="00576EDA" w:rsidTr="00F126ED">
        <w:trPr>
          <w:ins w:id="430" w:author="Huawei" w:date="2019-09-26T17:47:00Z"/>
        </w:trPr>
        <w:tc>
          <w:tcPr>
            <w:tcW w:w="2439"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pStyle w:val="TAL"/>
              <w:overflowPunct w:val="0"/>
              <w:autoSpaceDE w:val="0"/>
              <w:autoSpaceDN w:val="0"/>
              <w:adjustRightInd w:val="0"/>
              <w:ind w:left="142"/>
              <w:textAlignment w:val="baseline"/>
              <w:rPr>
                <w:ins w:id="431" w:author="Huawei" w:date="2019-09-26T17:47:00Z"/>
                <w:rFonts w:eastAsia="SimSun" w:cs="Arial"/>
                <w:szCs w:val="18"/>
                <w:lang w:eastAsia="ja-JP"/>
              </w:rPr>
            </w:pPr>
            <w:ins w:id="432" w:author="Huawei" w:date="2019-09-26T17:52:00Z">
              <w:r w:rsidRPr="00F126ED">
                <w:rPr>
                  <w:rFonts w:cs="Arial"/>
                  <w:szCs w:val="18"/>
                  <w:lang w:eastAsia="ja-JP"/>
                </w:rPr>
                <w:t>&gt;Stop</w:t>
              </w:r>
            </w:ins>
          </w:p>
        </w:tc>
        <w:tc>
          <w:tcPr>
            <w:tcW w:w="1093"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rPr>
                <w:ins w:id="433" w:author="Huawei" w:date="2019-09-26T17:47:00Z"/>
                <w:rFonts w:ascii="Arial" w:eastAsia="SimSun" w:hAnsi="Arial" w:cs="Arial"/>
                <w:sz w:val="18"/>
                <w:szCs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rPr>
                <w:ins w:id="434" w:author="Huawei" w:date="2019-09-26T17:47: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rPr>
                <w:ins w:id="435" w:author="Huawei" w:date="2019-09-26T17:47:00Z"/>
                <w:rFonts w:ascii="Arial" w:eastAsia="SimSun" w:hAnsi="Arial" w:cs="Arial"/>
                <w:sz w:val="18"/>
                <w:szCs w:val="18"/>
                <w:lang w:eastAsia="ja-JP"/>
              </w:rPr>
            </w:pPr>
            <w:ins w:id="436" w:author="Huawei" w:date="2019-09-26T17:52:00Z">
              <w:r w:rsidRPr="00F126ED">
                <w:rPr>
                  <w:rFonts w:ascii="Arial" w:hAnsi="Arial" w:cs="Arial"/>
                  <w:sz w:val="18"/>
                  <w:szCs w:val="18"/>
                  <w:lang w:eastAsia="ja-JP"/>
                </w:rPr>
                <w:t>NULL</w:t>
              </w:r>
            </w:ins>
          </w:p>
        </w:tc>
        <w:tc>
          <w:tcPr>
            <w:tcW w:w="2160"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rPr>
                <w:ins w:id="437" w:author="Huawei" w:date="2019-09-26T17:47:00Z"/>
                <w:rFonts w:ascii="Arial" w:eastAsia="SimSun" w:hAnsi="Arial" w:cs="Arial"/>
                <w:sz w:val="18"/>
                <w:szCs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jc w:val="center"/>
              <w:rPr>
                <w:ins w:id="438" w:author="Huawei" w:date="2019-09-26T17:47:00Z"/>
                <w:rFonts w:ascii="Arial" w:eastAsia="SimSun" w:hAnsi="Arial" w:cs="Arial"/>
                <w:sz w:val="18"/>
                <w:szCs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jc w:val="center"/>
              <w:rPr>
                <w:ins w:id="439" w:author="Huawei" w:date="2019-09-26T17:47:00Z"/>
                <w:rFonts w:ascii="Arial" w:eastAsia="SimSun" w:hAnsi="Arial" w:cs="Arial"/>
                <w:sz w:val="18"/>
                <w:szCs w:val="18"/>
                <w:lang w:eastAsia="ja-JP"/>
              </w:rPr>
            </w:pPr>
          </w:p>
        </w:tc>
      </w:tr>
      <w:tr w:rsidR="00F126ED" w:rsidRPr="00576EDA" w:rsidTr="00F126ED">
        <w:trPr>
          <w:ins w:id="440" w:author="Huawei" w:date="2019-09-26T17:52:00Z"/>
        </w:trPr>
        <w:tc>
          <w:tcPr>
            <w:tcW w:w="2439" w:type="dxa"/>
            <w:tcBorders>
              <w:top w:val="single" w:sz="4" w:space="0" w:color="auto"/>
              <w:left w:val="single" w:sz="4" w:space="0" w:color="auto"/>
              <w:bottom w:val="single" w:sz="4" w:space="0" w:color="auto"/>
              <w:right w:val="single" w:sz="4" w:space="0" w:color="auto"/>
            </w:tcBorders>
          </w:tcPr>
          <w:p w:rsidR="00F126ED" w:rsidRPr="00F126ED" w:rsidRDefault="00F126ED" w:rsidP="003D57D2">
            <w:pPr>
              <w:pStyle w:val="TAL"/>
              <w:overflowPunct w:val="0"/>
              <w:autoSpaceDE w:val="0"/>
              <w:autoSpaceDN w:val="0"/>
              <w:adjustRightInd w:val="0"/>
              <w:ind w:left="142"/>
              <w:textAlignment w:val="baseline"/>
              <w:rPr>
                <w:ins w:id="441" w:author="Huawei" w:date="2019-09-26T17:52:00Z"/>
                <w:rFonts w:eastAsia="SimSun" w:cs="Arial"/>
                <w:szCs w:val="18"/>
                <w:lang w:eastAsia="ja-JP"/>
              </w:rPr>
            </w:pPr>
            <w:ins w:id="442" w:author="Huawei" w:date="2019-09-26T17:52:00Z">
              <w:r w:rsidRPr="00F126ED">
                <w:rPr>
                  <w:rFonts w:cs="Arial"/>
                  <w:szCs w:val="18"/>
                  <w:lang w:eastAsia="ja-JP"/>
                </w:rPr>
                <w:t>&gt;</w:t>
              </w:r>
            </w:ins>
            <w:ins w:id="443" w:author="Huawei" w:date="2019-10-02T08:59:00Z">
              <w:r w:rsidR="003D57D2">
                <w:rPr>
                  <w:rFonts w:cs="Arial"/>
                  <w:szCs w:val="18"/>
                  <w:lang w:eastAsia="ja-JP"/>
                </w:rPr>
                <w:t>Remove</w:t>
              </w:r>
            </w:ins>
          </w:p>
        </w:tc>
        <w:tc>
          <w:tcPr>
            <w:tcW w:w="1093"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rPr>
                <w:ins w:id="444" w:author="Huawei" w:date="2019-09-26T17:52:00Z"/>
                <w:rFonts w:ascii="Arial" w:eastAsia="SimSun" w:hAnsi="Arial" w:cs="Arial"/>
                <w:sz w:val="18"/>
                <w:szCs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rPr>
                <w:ins w:id="445" w:author="Huawei" w:date="2019-09-26T17:52: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rPr>
                <w:ins w:id="446" w:author="Huawei" w:date="2019-09-26T17:52: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rPr>
                <w:ins w:id="447" w:author="Huawei" w:date="2019-09-26T17:52:00Z"/>
                <w:rFonts w:ascii="Arial" w:eastAsia="SimSun" w:hAnsi="Arial" w:cs="Arial"/>
                <w:sz w:val="18"/>
                <w:szCs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jc w:val="center"/>
              <w:rPr>
                <w:ins w:id="448" w:author="Huawei" w:date="2019-09-26T17:52:00Z"/>
                <w:rFonts w:ascii="Arial" w:eastAsia="SimSun" w:hAnsi="Arial" w:cs="Arial"/>
                <w:sz w:val="18"/>
                <w:szCs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jc w:val="center"/>
              <w:rPr>
                <w:ins w:id="449" w:author="Huawei" w:date="2019-09-26T17:52:00Z"/>
                <w:rFonts w:ascii="Arial" w:eastAsia="SimSun" w:hAnsi="Arial" w:cs="Arial"/>
                <w:sz w:val="18"/>
                <w:szCs w:val="18"/>
                <w:lang w:eastAsia="ja-JP"/>
              </w:rPr>
            </w:pPr>
          </w:p>
        </w:tc>
      </w:tr>
      <w:tr w:rsidR="00F126ED" w:rsidRPr="00576EDA" w:rsidTr="00F126ED">
        <w:trPr>
          <w:ins w:id="450" w:author="Huawei" w:date="2019-09-26T17:52:00Z"/>
        </w:trPr>
        <w:tc>
          <w:tcPr>
            <w:tcW w:w="2439" w:type="dxa"/>
            <w:tcBorders>
              <w:top w:val="single" w:sz="4" w:space="0" w:color="auto"/>
              <w:left w:val="single" w:sz="4" w:space="0" w:color="auto"/>
              <w:bottom w:val="single" w:sz="4" w:space="0" w:color="auto"/>
              <w:right w:val="single" w:sz="4" w:space="0" w:color="auto"/>
            </w:tcBorders>
          </w:tcPr>
          <w:p w:rsidR="00F126ED" w:rsidRPr="00615DC6" w:rsidRDefault="00F126ED" w:rsidP="00615DC6">
            <w:pPr>
              <w:pStyle w:val="TAL"/>
              <w:overflowPunct w:val="0"/>
              <w:autoSpaceDE w:val="0"/>
              <w:autoSpaceDN w:val="0"/>
              <w:adjustRightInd w:val="0"/>
              <w:ind w:left="284"/>
              <w:textAlignment w:val="baseline"/>
              <w:rPr>
                <w:ins w:id="451" w:author="Huawei" w:date="2019-09-26T17:52:00Z"/>
                <w:rFonts w:cs="Arial"/>
                <w:bCs/>
                <w:szCs w:val="18"/>
                <w:lang w:eastAsia="ja-JP"/>
              </w:rPr>
            </w:pPr>
            <w:ins w:id="452" w:author="Huawei" w:date="2019-09-26T17:52:00Z">
              <w:r w:rsidRPr="00615DC6">
                <w:rPr>
                  <w:rFonts w:cs="Arial"/>
                  <w:bCs/>
                  <w:szCs w:val="18"/>
                  <w:lang w:eastAsia="ja-JP"/>
                </w:rPr>
                <w:t>&gt;&gt;</w:t>
              </w:r>
            </w:ins>
            <w:ins w:id="453" w:author="Huawei" w:date="2019-10-02T08:49:00Z">
              <w:r w:rsidR="00B90D77">
                <w:rPr>
                  <w:rFonts w:cs="Arial"/>
                  <w:bCs/>
                  <w:szCs w:val="18"/>
                  <w:lang w:eastAsia="ja-JP"/>
                </w:rPr>
                <w:t xml:space="preserve">Cells </w:t>
              </w:r>
            </w:ins>
            <w:ins w:id="454" w:author="Huawei" w:date="2019-09-26T18:37:00Z">
              <w:r w:rsidR="00615DC6" w:rsidRPr="00615DC6">
                <w:rPr>
                  <w:rFonts w:cs="Arial"/>
                  <w:bCs/>
                  <w:szCs w:val="18"/>
                  <w:lang w:eastAsia="ja-JP"/>
                </w:rPr>
                <w:t xml:space="preserve">To Be Removed </w:t>
              </w:r>
            </w:ins>
            <w:ins w:id="455" w:author="Huawei" w:date="2019-09-26T17:52:00Z">
              <w:r w:rsidRPr="00615DC6">
                <w:rPr>
                  <w:rFonts w:cs="Arial"/>
                  <w:bCs/>
                  <w:szCs w:val="18"/>
                  <w:lang w:eastAsia="ja-JP"/>
                </w:rPr>
                <w:t xml:space="preserve">List </w:t>
              </w:r>
            </w:ins>
          </w:p>
        </w:tc>
        <w:tc>
          <w:tcPr>
            <w:tcW w:w="1093"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rPr>
                <w:ins w:id="456" w:author="Huawei" w:date="2019-09-26T17:52:00Z"/>
                <w:rFonts w:ascii="Arial" w:eastAsia="SimSun" w:hAnsi="Arial" w:cs="Arial"/>
                <w:sz w:val="18"/>
                <w:szCs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F126ED" w:rsidRPr="00F126ED" w:rsidRDefault="00615DC6" w:rsidP="00F126ED">
            <w:pPr>
              <w:keepNext/>
              <w:keepLines/>
              <w:spacing w:after="0"/>
              <w:rPr>
                <w:ins w:id="457" w:author="Huawei" w:date="2019-09-26T17:52:00Z"/>
                <w:rFonts w:ascii="Arial" w:eastAsia="SimSun" w:hAnsi="Arial" w:cs="Arial"/>
                <w:i/>
                <w:sz w:val="18"/>
                <w:szCs w:val="18"/>
                <w:lang w:eastAsia="zh-CN"/>
              </w:rPr>
            </w:pPr>
            <w:ins w:id="458" w:author="Huawei" w:date="2019-09-26T18:38:00Z">
              <w:r>
                <w:rPr>
                  <w:rFonts w:ascii="Arial" w:eastAsia="SimSun" w:hAnsi="Arial" w:cs="Arial" w:hint="eastAsia"/>
                  <w:i/>
                  <w:sz w:val="18"/>
                  <w:szCs w:val="18"/>
                  <w:lang w:eastAsia="zh-CN"/>
                </w:rPr>
                <w:t>0..1</w:t>
              </w:r>
            </w:ins>
          </w:p>
        </w:tc>
        <w:tc>
          <w:tcPr>
            <w:tcW w:w="1260"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rPr>
                <w:ins w:id="459" w:author="Huawei" w:date="2019-09-26T17:52: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rPr>
                <w:ins w:id="460" w:author="Huawei" w:date="2019-09-26T17:52:00Z"/>
                <w:rFonts w:ascii="Arial" w:eastAsia="SimSun" w:hAnsi="Arial" w:cs="Arial"/>
                <w:sz w:val="18"/>
                <w:szCs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jc w:val="center"/>
              <w:rPr>
                <w:ins w:id="461" w:author="Huawei" w:date="2019-09-26T17:52:00Z"/>
                <w:rFonts w:ascii="Arial" w:eastAsia="SimSun" w:hAnsi="Arial" w:cs="Arial"/>
                <w:sz w:val="18"/>
                <w:szCs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jc w:val="center"/>
              <w:rPr>
                <w:ins w:id="462" w:author="Huawei" w:date="2019-09-26T17:52:00Z"/>
                <w:rFonts w:ascii="Arial" w:eastAsia="SimSun" w:hAnsi="Arial" w:cs="Arial"/>
                <w:sz w:val="18"/>
                <w:szCs w:val="18"/>
                <w:lang w:eastAsia="ja-JP"/>
              </w:rPr>
            </w:pPr>
          </w:p>
        </w:tc>
      </w:tr>
      <w:tr w:rsidR="00F126ED" w:rsidRPr="00576EDA" w:rsidTr="00F126ED">
        <w:trPr>
          <w:ins w:id="463" w:author="Huawei" w:date="2019-09-26T17:52:00Z"/>
        </w:trPr>
        <w:tc>
          <w:tcPr>
            <w:tcW w:w="2439" w:type="dxa"/>
            <w:tcBorders>
              <w:top w:val="single" w:sz="4" w:space="0" w:color="auto"/>
              <w:left w:val="single" w:sz="4" w:space="0" w:color="auto"/>
              <w:bottom w:val="single" w:sz="4" w:space="0" w:color="auto"/>
              <w:right w:val="single" w:sz="4" w:space="0" w:color="auto"/>
            </w:tcBorders>
          </w:tcPr>
          <w:p w:rsidR="00F126ED" w:rsidRPr="00F126ED" w:rsidRDefault="00F126ED" w:rsidP="00615DC6">
            <w:pPr>
              <w:pStyle w:val="TAL"/>
              <w:overflowPunct w:val="0"/>
              <w:autoSpaceDE w:val="0"/>
              <w:autoSpaceDN w:val="0"/>
              <w:adjustRightInd w:val="0"/>
              <w:ind w:left="425"/>
              <w:textAlignment w:val="baseline"/>
              <w:rPr>
                <w:ins w:id="464" w:author="Huawei" w:date="2019-09-26T17:52:00Z"/>
                <w:rFonts w:eastAsia="SimSun" w:cs="Arial"/>
                <w:szCs w:val="18"/>
                <w:lang w:eastAsia="ja-JP"/>
              </w:rPr>
            </w:pPr>
            <w:ins w:id="465" w:author="Huawei" w:date="2019-09-26T17:52:00Z">
              <w:r w:rsidRPr="00F126ED">
                <w:rPr>
                  <w:rFonts w:cs="Arial"/>
                  <w:szCs w:val="18"/>
                  <w:lang w:eastAsia="ja-JP"/>
                </w:rPr>
                <w:t>&gt;&gt;&gt;</w:t>
              </w:r>
            </w:ins>
            <w:ins w:id="466" w:author="Huawei" w:date="2019-09-26T18:39:00Z">
              <w:r w:rsidR="00615DC6">
                <w:rPr>
                  <w:rFonts w:cs="Arial"/>
                  <w:szCs w:val="18"/>
                  <w:lang w:eastAsia="ja-JP"/>
                </w:rPr>
                <w:t>Cell To Be Removed Item</w:t>
              </w:r>
            </w:ins>
          </w:p>
        </w:tc>
        <w:tc>
          <w:tcPr>
            <w:tcW w:w="1093"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rPr>
                <w:ins w:id="467" w:author="Huawei" w:date="2019-09-26T17:52:00Z"/>
                <w:rFonts w:ascii="Arial" w:eastAsia="SimSun" w:hAnsi="Arial" w:cs="Arial"/>
                <w:sz w:val="18"/>
                <w:szCs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F126ED" w:rsidRPr="00F126ED" w:rsidRDefault="00615DC6" w:rsidP="00F126ED">
            <w:pPr>
              <w:keepNext/>
              <w:keepLines/>
              <w:spacing w:after="0"/>
              <w:rPr>
                <w:ins w:id="468" w:author="Huawei" w:date="2019-09-26T17:52:00Z"/>
                <w:rFonts w:ascii="Arial" w:eastAsia="SimSun" w:hAnsi="Arial" w:cs="Arial"/>
                <w:i/>
                <w:sz w:val="18"/>
                <w:szCs w:val="18"/>
                <w:lang w:eastAsia="ja-JP"/>
              </w:rPr>
            </w:pPr>
            <w:ins w:id="469" w:author="Huawei" w:date="2019-09-26T18:38:00Z">
              <w:r w:rsidRPr="00F126ED">
                <w:rPr>
                  <w:rFonts w:ascii="Arial" w:hAnsi="Arial" w:cs="Arial"/>
                  <w:i/>
                  <w:sz w:val="18"/>
                  <w:szCs w:val="18"/>
                  <w:lang w:eastAsia="ja-JP"/>
                </w:rPr>
                <w:t xml:space="preserve">1 .. </w:t>
              </w:r>
              <w:r w:rsidRPr="00F126ED">
                <w:rPr>
                  <w:rFonts w:ascii="Arial" w:hAnsi="Arial" w:cs="Arial"/>
                  <w:bCs/>
                  <w:i/>
                  <w:sz w:val="18"/>
                  <w:szCs w:val="18"/>
                  <w:lang w:eastAsia="ja-JP"/>
                </w:rPr>
                <w:t>&lt;maxnoofCellsinNG-RAN node&gt;</w:t>
              </w:r>
            </w:ins>
          </w:p>
        </w:tc>
        <w:tc>
          <w:tcPr>
            <w:tcW w:w="1260"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rPr>
                <w:ins w:id="470" w:author="Huawei" w:date="2019-09-26T17:52: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rPr>
                <w:ins w:id="471" w:author="Huawei" w:date="2019-09-26T17:52:00Z"/>
                <w:rFonts w:ascii="Arial" w:eastAsia="SimSun" w:hAnsi="Arial" w:cs="Arial"/>
                <w:sz w:val="18"/>
                <w:szCs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jc w:val="center"/>
              <w:rPr>
                <w:ins w:id="472" w:author="Huawei" w:date="2019-09-26T17:52:00Z"/>
                <w:rFonts w:ascii="Arial" w:eastAsia="SimSun" w:hAnsi="Arial" w:cs="Arial"/>
                <w:sz w:val="18"/>
                <w:szCs w:val="18"/>
                <w:lang w:eastAsia="ja-JP"/>
              </w:rPr>
            </w:pPr>
            <w:ins w:id="473" w:author="Huawei" w:date="2019-09-26T17:52:00Z">
              <w:r w:rsidRPr="00F126ED">
                <w:rPr>
                  <w:rFonts w:ascii="Arial" w:hAnsi="Arial" w:cs="Arial"/>
                  <w:sz w:val="18"/>
                  <w:szCs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F126ED" w:rsidRPr="00F126ED" w:rsidRDefault="00F126ED" w:rsidP="00F126ED">
            <w:pPr>
              <w:keepNext/>
              <w:keepLines/>
              <w:spacing w:after="0"/>
              <w:jc w:val="center"/>
              <w:rPr>
                <w:ins w:id="474" w:author="Huawei" w:date="2019-09-26T17:52:00Z"/>
                <w:rFonts w:ascii="Arial" w:eastAsia="SimSun" w:hAnsi="Arial" w:cs="Arial"/>
                <w:sz w:val="18"/>
                <w:szCs w:val="18"/>
                <w:lang w:eastAsia="ja-JP"/>
              </w:rPr>
            </w:pPr>
            <w:ins w:id="475" w:author="Huawei" w:date="2019-09-26T17:52:00Z">
              <w:r w:rsidRPr="00F126ED">
                <w:rPr>
                  <w:rFonts w:ascii="Arial" w:hAnsi="Arial" w:cs="Arial"/>
                  <w:sz w:val="18"/>
                  <w:szCs w:val="18"/>
                  <w:lang w:eastAsia="ja-JP"/>
                </w:rPr>
                <w:t>–</w:t>
              </w:r>
            </w:ins>
          </w:p>
        </w:tc>
      </w:tr>
      <w:tr w:rsidR="00615DC6" w:rsidRPr="00576EDA" w:rsidTr="00F126ED">
        <w:trPr>
          <w:ins w:id="476" w:author="Huawei" w:date="2019-09-26T18:38:00Z"/>
        </w:trPr>
        <w:tc>
          <w:tcPr>
            <w:tcW w:w="2439" w:type="dxa"/>
            <w:tcBorders>
              <w:top w:val="single" w:sz="4" w:space="0" w:color="auto"/>
              <w:left w:val="single" w:sz="4" w:space="0" w:color="auto"/>
              <w:bottom w:val="single" w:sz="4" w:space="0" w:color="auto"/>
              <w:right w:val="single" w:sz="4" w:space="0" w:color="auto"/>
            </w:tcBorders>
          </w:tcPr>
          <w:p w:rsidR="00615DC6" w:rsidRPr="00F126ED" w:rsidRDefault="00615DC6" w:rsidP="00615DC6">
            <w:pPr>
              <w:pStyle w:val="TAL"/>
              <w:overflowPunct w:val="0"/>
              <w:autoSpaceDE w:val="0"/>
              <w:autoSpaceDN w:val="0"/>
              <w:adjustRightInd w:val="0"/>
              <w:ind w:left="454" w:firstLineChars="50" w:firstLine="90"/>
              <w:textAlignment w:val="baseline"/>
              <w:rPr>
                <w:ins w:id="477" w:author="Huawei" w:date="2019-09-26T18:38:00Z"/>
                <w:rFonts w:cs="Arial"/>
                <w:szCs w:val="18"/>
                <w:lang w:eastAsia="ja-JP"/>
              </w:rPr>
            </w:pPr>
            <w:ins w:id="478" w:author="Huawei" w:date="2019-09-26T17:52:00Z">
              <w:r w:rsidRPr="00615DC6">
                <w:rPr>
                  <w:rFonts w:cs="Arial"/>
                  <w:bCs/>
                  <w:iCs/>
                  <w:lang w:eastAsia="ja-JP"/>
                </w:rPr>
                <w:t>&gt;&gt;&gt;</w:t>
              </w:r>
            </w:ins>
            <w:ins w:id="479" w:author="Huawei" w:date="2019-09-26T18:43:00Z">
              <w:r>
                <w:rPr>
                  <w:rFonts w:cs="Arial"/>
                  <w:bCs/>
                  <w:iCs/>
                  <w:lang w:eastAsia="ja-JP"/>
                </w:rPr>
                <w:t>&gt;</w:t>
              </w:r>
            </w:ins>
            <w:ins w:id="480" w:author="Huawei" w:date="2019-09-26T17:52:00Z">
              <w:r w:rsidRPr="00615DC6">
                <w:rPr>
                  <w:rFonts w:cs="Arial"/>
                  <w:bCs/>
                  <w:iCs/>
                  <w:lang w:eastAsia="ja-JP"/>
                </w:rPr>
                <w:t>Cell ID</w:t>
              </w:r>
            </w:ins>
          </w:p>
        </w:tc>
        <w:tc>
          <w:tcPr>
            <w:tcW w:w="1093" w:type="dxa"/>
            <w:tcBorders>
              <w:top w:val="single" w:sz="4" w:space="0" w:color="auto"/>
              <w:left w:val="single" w:sz="4" w:space="0" w:color="auto"/>
              <w:bottom w:val="single" w:sz="4" w:space="0" w:color="auto"/>
              <w:right w:val="single" w:sz="4" w:space="0" w:color="auto"/>
            </w:tcBorders>
          </w:tcPr>
          <w:p w:rsidR="00615DC6" w:rsidRPr="00F126ED" w:rsidRDefault="00615DC6" w:rsidP="00F126ED">
            <w:pPr>
              <w:keepNext/>
              <w:keepLines/>
              <w:spacing w:after="0"/>
              <w:rPr>
                <w:ins w:id="481" w:author="Huawei" w:date="2019-09-26T18:38:00Z"/>
                <w:rFonts w:ascii="Arial" w:hAnsi="Arial" w:cs="Arial"/>
                <w:sz w:val="18"/>
                <w:szCs w:val="18"/>
                <w:lang w:eastAsia="ja-JP"/>
              </w:rPr>
            </w:pPr>
            <w:ins w:id="482" w:author="Huawei" w:date="2019-09-26T17:52:00Z">
              <w:r w:rsidRPr="00F126ED">
                <w:rPr>
                  <w:rFonts w:ascii="Arial" w:hAnsi="Arial" w:cs="Arial"/>
                  <w:sz w:val="18"/>
                  <w:szCs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615DC6" w:rsidRPr="00F126ED" w:rsidRDefault="00615DC6" w:rsidP="00F126ED">
            <w:pPr>
              <w:keepNext/>
              <w:keepLines/>
              <w:spacing w:after="0"/>
              <w:rPr>
                <w:ins w:id="483" w:author="Huawei" w:date="2019-09-26T18:38: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615DC6" w:rsidRPr="00F126ED" w:rsidRDefault="00615DC6" w:rsidP="00615DC6">
            <w:pPr>
              <w:pStyle w:val="TAL"/>
              <w:rPr>
                <w:ins w:id="484" w:author="Huawei" w:date="2019-09-26T17:52:00Z"/>
                <w:rFonts w:cs="Arial"/>
                <w:szCs w:val="18"/>
                <w:lang w:eastAsia="ja-JP"/>
              </w:rPr>
            </w:pPr>
            <w:ins w:id="485" w:author="Huawei" w:date="2019-09-26T17:52:00Z">
              <w:r w:rsidRPr="00F126ED">
                <w:rPr>
                  <w:rFonts w:cs="Arial"/>
                  <w:szCs w:val="18"/>
                  <w:lang w:eastAsia="ja-JP"/>
                </w:rPr>
                <w:t>NR CGI</w:t>
              </w:r>
            </w:ins>
          </w:p>
          <w:p w:rsidR="00615DC6" w:rsidRPr="00F126ED" w:rsidRDefault="00615DC6" w:rsidP="00615DC6">
            <w:pPr>
              <w:pStyle w:val="TAL"/>
              <w:rPr>
                <w:ins w:id="486" w:author="Huawei" w:date="2019-09-26T18:38:00Z"/>
                <w:rFonts w:cs="Arial"/>
                <w:szCs w:val="18"/>
                <w:lang w:eastAsia="ja-JP"/>
              </w:rPr>
            </w:pPr>
            <w:ins w:id="487" w:author="Huawei" w:date="2019-09-26T17:52:00Z">
              <w:r w:rsidRPr="00F126ED">
                <w:rPr>
                  <w:rFonts w:cs="Arial"/>
                  <w:szCs w:val="18"/>
                  <w:lang w:eastAsia="ja-JP"/>
                </w:rPr>
                <w:t>9.2.2.7</w:t>
              </w:r>
            </w:ins>
          </w:p>
        </w:tc>
        <w:tc>
          <w:tcPr>
            <w:tcW w:w="2160" w:type="dxa"/>
            <w:tcBorders>
              <w:top w:val="single" w:sz="4" w:space="0" w:color="auto"/>
              <w:left w:val="single" w:sz="4" w:space="0" w:color="auto"/>
              <w:bottom w:val="single" w:sz="4" w:space="0" w:color="auto"/>
              <w:right w:val="single" w:sz="4" w:space="0" w:color="auto"/>
            </w:tcBorders>
          </w:tcPr>
          <w:p w:rsidR="00615DC6" w:rsidRPr="00F126ED" w:rsidRDefault="00615DC6" w:rsidP="00F126ED">
            <w:pPr>
              <w:keepNext/>
              <w:keepLines/>
              <w:spacing w:after="0"/>
              <w:rPr>
                <w:ins w:id="488" w:author="Huawei" w:date="2019-09-26T18:38:00Z"/>
                <w:rFonts w:ascii="Arial" w:eastAsia="SimSun" w:hAnsi="Arial" w:cs="Arial"/>
                <w:sz w:val="18"/>
                <w:szCs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615DC6" w:rsidRPr="00F126ED" w:rsidRDefault="00615DC6" w:rsidP="00F126ED">
            <w:pPr>
              <w:keepNext/>
              <w:keepLines/>
              <w:spacing w:after="0"/>
              <w:jc w:val="center"/>
              <w:rPr>
                <w:ins w:id="489" w:author="Huawei" w:date="2019-09-26T18:38:00Z"/>
                <w:rFonts w:ascii="Arial" w:hAnsi="Arial" w:cs="Arial"/>
                <w:sz w:val="18"/>
                <w:szCs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615DC6" w:rsidRPr="00F126ED" w:rsidRDefault="00615DC6" w:rsidP="00F126ED">
            <w:pPr>
              <w:keepNext/>
              <w:keepLines/>
              <w:spacing w:after="0"/>
              <w:jc w:val="center"/>
              <w:rPr>
                <w:ins w:id="490" w:author="Huawei" w:date="2019-09-26T18:38:00Z"/>
                <w:rFonts w:ascii="Arial" w:hAnsi="Arial" w:cs="Arial"/>
                <w:sz w:val="18"/>
                <w:szCs w:val="18"/>
                <w:lang w:eastAsia="ja-JP"/>
              </w:rPr>
            </w:pPr>
          </w:p>
        </w:tc>
      </w:tr>
      <w:tr w:rsidR="003D57D2" w:rsidRPr="00576EDA" w:rsidTr="00F126ED">
        <w:trPr>
          <w:ins w:id="491" w:author="Huawei" w:date="2019-10-02T08:59:00Z"/>
        </w:trPr>
        <w:tc>
          <w:tcPr>
            <w:tcW w:w="2439" w:type="dxa"/>
            <w:tcBorders>
              <w:top w:val="single" w:sz="4" w:space="0" w:color="auto"/>
              <w:left w:val="single" w:sz="4" w:space="0" w:color="auto"/>
              <w:bottom w:val="single" w:sz="4" w:space="0" w:color="auto"/>
              <w:right w:val="single" w:sz="4" w:space="0" w:color="auto"/>
            </w:tcBorders>
          </w:tcPr>
          <w:p w:rsidR="003D57D2" w:rsidRDefault="003D57D2" w:rsidP="004D0B14">
            <w:pPr>
              <w:pStyle w:val="TAL"/>
              <w:overflowPunct w:val="0"/>
              <w:autoSpaceDE w:val="0"/>
              <w:autoSpaceDN w:val="0"/>
              <w:adjustRightInd w:val="0"/>
              <w:textAlignment w:val="baseline"/>
              <w:rPr>
                <w:ins w:id="492" w:author="Huawei" w:date="2019-10-02T08:59:00Z"/>
                <w:rFonts w:cs="Arial"/>
                <w:bCs/>
                <w:szCs w:val="18"/>
                <w:lang w:eastAsia="ja-JP"/>
              </w:rPr>
            </w:pPr>
            <w:ins w:id="493" w:author="Huawei" w:date="2019-10-02T09:00:00Z">
              <w:r>
                <w:rPr>
                  <w:rFonts w:cs="Arial"/>
                  <w:szCs w:val="18"/>
                  <w:lang w:eastAsia="ja-JP"/>
                </w:rPr>
                <w:t xml:space="preserve">  </w:t>
              </w:r>
              <w:r w:rsidRPr="00F126ED">
                <w:rPr>
                  <w:rFonts w:cs="Arial"/>
                  <w:szCs w:val="18"/>
                  <w:lang w:eastAsia="ja-JP"/>
                </w:rPr>
                <w:t>&gt;</w:t>
              </w:r>
              <w:r>
                <w:rPr>
                  <w:rFonts w:cs="Arial"/>
                  <w:szCs w:val="18"/>
                  <w:lang w:eastAsia="ja-JP"/>
                </w:rPr>
                <w:t>Add</w:t>
              </w:r>
            </w:ins>
          </w:p>
        </w:tc>
        <w:tc>
          <w:tcPr>
            <w:tcW w:w="1093" w:type="dxa"/>
            <w:tcBorders>
              <w:top w:val="single" w:sz="4" w:space="0" w:color="auto"/>
              <w:left w:val="single" w:sz="4" w:space="0" w:color="auto"/>
              <w:bottom w:val="single" w:sz="4" w:space="0" w:color="auto"/>
              <w:right w:val="single" w:sz="4" w:space="0" w:color="auto"/>
            </w:tcBorders>
          </w:tcPr>
          <w:p w:rsidR="003D57D2" w:rsidRPr="00F126ED" w:rsidRDefault="003D57D2" w:rsidP="003D57D2">
            <w:pPr>
              <w:keepNext/>
              <w:keepLines/>
              <w:spacing w:after="0"/>
              <w:rPr>
                <w:ins w:id="494" w:author="Huawei" w:date="2019-10-02T08:59:00Z"/>
                <w:rFonts w:ascii="Arial" w:eastAsia="SimSun" w:hAnsi="Arial" w:cs="Arial"/>
                <w:sz w:val="18"/>
                <w:szCs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3D57D2" w:rsidRDefault="003D57D2" w:rsidP="003D57D2">
            <w:pPr>
              <w:keepNext/>
              <w:keepLines/>
              <w:spacing w:after="0"/>
              <w:rPr>
                <w:ins w:id="495" w:author="Huawei" w:date="2019-10-02T08:59:00Z"/>
                <w:rFonts w:ascii="Arial" w:eastAsia="SimSun" w:hAnsi="Arial" w:cs="Arial"/>
                <w:i/>
                <w:sz w:val="18"/>
                <w:szCs w:val="18"/>
                <w:lang w:eastAsia="zh-CN"/>
              </w:rPr>
            </w:pPr>
          </w:p>
        </w:tc>
        <w:tc>
          <w:tcPr>
            <w:tcW w:w="1260" w:type="dxa"/>
            <w:tcBorders>
              <w:top w:val="single" w:sz="4" w:space="0" w:color="auto"/>
              <w:left w:val="single" w:sz="4" w:space="0" w:color="auto"/>
              <w:bottom w:val="single" w:sz="4" w:space="0" w:color="auto"/>
              <w:right w:val="single" w:sz="4" w:space="0" w:color="auto"/>
            </w:tcBorders>
          </w:tcPr>
          <w:p w:rsidR="003D57D2" w:rsidRPr="00F126ED" w:rsidRDefault="003D57D2" w:rsidP="003D57D2">
            <w:pPr>
              <w:keepNext/>
              <w:keepLines/>
              <w:spacing w:after="0"/>
              <w:rPr>
                <w:ins w:id="496" w:author="Huawei" w:date="2019-10-02T08:59: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3D57D2" w:rsidRPr="00F126ED" w:rsidRDefault="003D57D2" w:rsidP="003D57D2">
            <w:pPr>
              <w:keepNext/>
              <w:keepLines/>
              <w:spacing w:after="0"/>
              <w:rPr>
                <w:ins w:id="497" w:author="Huawei" w:date="2019-10-02T08:59:00Z"/>
                <w:rFonts w:ascii="Arial" w:eastAsia="SimSun" w:hAnsi="Arial" w:cs="Arial"/>
                <w:sz w:val="18"/>
                <w:szCs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3D57D2" w:rsidRPr="00F126ED" w:rsidRDefault="003D57D2" w:rsidP="003D57D2">
            <w:pPr>
              <w:keepNext/>
              <w:keepLines/>
              <w:spacing w:after="0"/>
              <w:jc w:val="center"/>
              <w:rPr>
                <w:ins w:id="498" w:author="Huawei" w:date="2019-10-02T08:59:00Z"/>
                <w:rFonts w:ascii="Arial" w:eastAsia="SimSun" w:hAnsi="Arial" w:cs="Arial"/>
                <w:sz w:val="18"/>
                <w:szCs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3D57D2" w:rsidRPr="00F126ED" w:rsidRDefault="003D57D2" w:rsidP="003D57D2">
            <w:pPr>
              <w:keepNext/>
              <w:keepLines/>
              <w:spacing w:after="0"/>
              <w:jc w:val="center"/>
              <w:rPr>
                <w:ins w:id="499" w:author="Huawei" w:date="2019-10-02T08:59:00Z"/>
                <w:rFonts w:ascii="Arial" w:eastAsia="SimSun" w:hAnsi="Arial" w:cs="Arial"/>
                <w:sz w:val="18"/>
                <w:szCs w:val="18"/>
                <w:lang w:eastAsia="ja-JP"/>
              </w:rPr>
            </w:pPr>
          </w:p>
        </w:tc>
      </w:tr>
      <w:tr w:rsidR="003D57D2" w:rsidRPr="00576EDA" w:rsidTr="00F126ED">
        <w:trPr>
          <w:ins w:id="500" w:author="Huawei" w:date="2019-09-26T17:52:00Z"/>
        </w:trPr>
        <w:tc>
          <w:tcPr>
            <w:tcW w:w="2439" w:type="dxa"/>
            <w:tcBorders>
              <w:top w:val="single" w:sz="4" w:space="0" w:color="auto"/>
              <w:left w:val="single" w:sz="4" w:space="0" w:color="auto"/>
              <w:bottom w:val="single" w:sz="4" w:space="0" w:color="auto"/>
              <w:right w:val="single" w:sz="4" w:space="0" w:color="auto"/>
            </w:tcBorders>
          </w:tcPr>
          <w:p w:rsidR="003D57D2" w:rsidRPr="00F126ED" w:rsidRDefault="003D57D2" w:rsidP="003D57D2">
            <w:pPr>
              <w:pStyle w:val="TAL"/>
              <w:overflowPunct w:val="0"/>
              <w:autoSpaceDE w:val="0"/>
              <w:autoSpaceDN w:val="0"/>
              <w:adjustRightInd w:val="0"/>
              <w:ind w:left="284"/>
              <w:textAlignment w:val="baseline"/>
              <w:rPr>
                <w:ins w:id="501" w:author="Huawei" w:date="2019-09-26T17:52:00Z"/>
                <w:rFonts w:eastAsia="SimSun" w:cs="Arial"/>
                <w:szCs w:val="18"/>
                <w:lang w:eastAsia="ja-JP"/>
              </w:rPr>
            </w:pPr>
            <w:ins w:id="502" w:author="Huawei" w:date="2019-09-26T18:45:00Z">
              <w:r>
                <w:rPr>
                  <w:rFonts w:cs="Arial"/>
                  <w:bCs/>
                  <w:szCs w:val="18"/>
                  <w:lang w:eastAsia="ja-JP"/>
                </w:rPr>
                <w:lastRenderedPageBreak/>
                <w:t xml:space="preserve">&gt;&gt;Cells </w:t>
              </w:r>
              <w:r w:rsidRPr="00615DC6">
                <w:rPr>
                  <w:rFonts w:cs="Arial"/>
                  <w:bCs/>
                  <w:szCs w:val="18"/>
                  <w:lang w:eastAsia="ja-JP"/>
                </w:rPr>
                <w:t xml:space="preserve">To Be </w:t>
              </w:r>
            </w:ins>
            <w:ins w:id="503" w:author="Huawei" w:date="2019-09-26T18:47:00Z">
              <w:r>
                <w:rPr>
                  <w:rFonts w:cs="Arial"/>
                  <w:bCs/>
                  <w:szCs w:val="18"/>
                  <w:lang w:eastAsia="ja-JP"/>
                </w:rPr>
                <w:t>Added</w:t>
              </w:r>
            </w:ins>
            <w:ins w:id="504" w:author="Huawei" w:date="2019-09-26T18:45:00Z">
              <w:r w:rsidRPr="00615DC6">
                <w:rPr>
                  <w:rFonts w:cs="Arial"/>
                  <w:bCs/>
                  <w:szCs w:val="18"/>
                  <w:lang w:eastAsia="ja-JP"/>
                </w:rPr>
                <w:t xml:space="preserve"> List </w:t>
              </w:r>
            </w:ins>
          </w:p>
        </w:tc>
        <w:tc>
          <w:tcPr>
            <w:tcW w:w="1093" w:type="dxa"/>
            <w:tcBorders>
              <w:top w:val="single" w:sz="4" w:space="0" w:color="auto"/>
              <w:left w:val="single" w:sz="4" w:space="0" w:color="auto"/>
              <w:bottom w:val="single" w:sz="4" w:space="0" w:color="auto"/>
              <w:right w:val="single" w:sz="4" w:space="0" w:color="auto"/>
            </w:tcBorders>
          </w:tcPr>
          <w:p w:rsidR="003D57D2" w:rsidRPr="00F126ED" w:rsidRDefault="003D57D2" w:rsidP="003D57D2">
            <w:pPr>
              <w:keepNext/>
              <w:keepLines/>
              <w:spacing w:after="0"/>
              <w:rPr>
                <w:ins w:id="505" w:author="Huawei" w:date="2019-09-26T17:52:00Z"/>
                <w:rFonts w:ascii="Arial" w:eastAsia="SimSun" w:hAnsi="Arial" w:cs="Arial"/>
                <w:sz w:val="18"/>
                <w:szCs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3D57D2" w:rsidRPr="00F126ED" w:rsidRDefault="003D57D2" w:rsidP="003D57D2">
            <w:pPr>
              <w:keepNext/>
              <w:keepLines/>
              <w:spacing w:after="0"/>
              <w:rPr>
                <w:ins w:id="506" w:author="Huawei" w:date="2019-09-26T17:52:00Z"/>
                <w:rFonts w:ascii="Arial" w:eastAsia="SimSun" w:hAnsi="Arial" w:cs="Arial"/>
                <w:i/>
                <w:sz w:val="18"/>
                <w:szCs w:val="18"/>
                <w:lang w:eastAsia="ja-JP"/>
              </w:rPr>
            </w:pPr>
            <w:ins w:id="507" w:author="Huawei" w:date="2019-09-26T18:45:00Z">
              <w:r>
                <w:rPr>
                  <w:rFonts w:ascii="Arial" w:eastAsia="SimSun" w:hAnsi="Arial" w:cs="Arial" w:hint="eastAsia"/>
                  <w:i/>
                  <w:sz w:val="18"/>
                  <w:szCs w:val="18"/>
                  <w:lang w:eastAsia="zh-CN"/>
                </w:rPr>
                <w:t>0..1</w:t>
              </w:r>
            </w:ins>
          </w:p>
        </w:tc>
        <w:tc>
          <w:tcPr>
            <w:tcW w:w="1260" w:type="dxa"/>
            <w:tcBorders>
              <w:top w:val="single" w:sz="4" w:space="0" w:color="auto"/>
              <w:left w:val="single" w:sz="4" w:space="0" w:color="auto"/>
              <w:bottom w:val="single" w:sz="4" w:space="0" w:color="auto"/>
              <w:right w:val="single" w:sz="4" w:space="0" w:color="auto"/>
            </w:tcBorders>
          </w:tcPr>
          <w:p w:rsidR="003D57D2" w:rsidRPr="00F126ED" w:rsidRDefault="003D57D2" w:rsidP="003D57D2">
            <w:pPr>
              <w:keepNext/>
              <w:keepLines/>
              <w:spacing w:after="0"/>
              <w:rPr>
                <w:ins w:id="508" w:author="Huawei" w:date="2019-09-26T17:52: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3D57D2" w:rsidRPr="00F126ED" w:rsidRDefault="003D57D2" w:rsidP="003D57D2">
            <w:pPr>
              <w:keepNext/>
              <w:keepLines/>
              <w:spacing w:after="0"/>
              <w:rPr>
                <w:ins w:id="509" w:author="Huawei" w:date="2019-09-26T17:52:00Z"/>
                <w:rFonts w:ascii="Arial" w:eastAsia="SimSun" w:hAnsi="Arial" w:cs="Arial"/>
                <w:sz w:val="18"/>
                <w:szCs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3D57D2" w:rsidRPr="00F126ED" w:rsidRDefault="003D57D2" w:rsidP="003D57D2">
            <w:pPr>
              <w:keepNext/>
              <w:keepLines/>
              <w:spacing w:after="0"/>
              <w:jc w:val="center"/>
              <w:rPr>
                <w:ins w:id="510" w:author="Huawei" w:date="2019-09-26T17:52:00Z"/>
                <w:rFonts w:ascii="Arial" w:eastAsia="SimSun" w:hAnsi="Arial" w:cs="Arial"/>
                <w:sz w:val="18"/>
                <w:szCs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3D57D2" w:rsidRPr="00F126ED" w:rsidRDefault="003D57D2" w:rsidP="003D57D2">
            <w:pPr>
              <w:keepNext/>
              <w:keepLines/>
              <w:spacing w:after="0"/>
              <w:jc w:val="center"/>
              <w:rPr>
                <w:ins w:id="511" w:author="Huawei" w:date="2019-09-26T17:52:00Z"/>
                <w:rFonts w:ascii="Arial" w:eastAsia="SimSun" w:hAnsi="Arial" w:cs="Arial"/>
                <w:sz w:val="18"/>
                <w:szCs w:val="18"/>
                <w:lang w:eastAsia="ja-JP"/>
              </w:rPr>
            </w:pPr>
          </w:p>
        </w:tc>
      </w:tr>
      <w:tr w:rsidR="003D57D2" w:rsidRPr="00576EDA" w:rsidTr="00F126ED">
        <w:trPr>
          <w:ins w:id="512" w:author="Huawei" w:date="2019-09-26T17:52:00Z"/>
        </w:trPr>
        <w:tc>
          <w:tcPr>
            <w:tcW w:w="2439" w:type="dxa"/>
            <w:tcBorders>
              <w:top w:val="single" w:sz="4" w:space="0" w:color="auto"/>
              <w:left w:val="single" w:sz="4" w:space="0" w:color="auto"/>
              <w:bottom w:val="single" w:sz="4" w:space="0" w:color="auto"/>
              <w:right w:val="single" w:sz="4" w:space="0" w:color="auto"/>
            </w:tcBorders>
          </w:tcPr>
          <w:p w:rsidR="003D57D2" w:rsidRPr="00F126ED" w:rsidRDefault="003D57D2" w:rsidP="003D57D2">
            <w:pPr>
              <w:pStyle w:val="TAL"/>
              <w:overflowPunct w:val="0"/>
              <w:autoSpaceDE w:val="0"/>
              <w:autoSpaceDN w:val="0"/>
              <w:adjustRightInd w:val="0"/>
              <w:ind w:left="425"/>
              <w:textAlignment w:val="baseline"/>
              <w:rPr>
                <w:ins w:id="513" w:author="Huawei" w:date="2019-09-26T17:52:00Z"/>
                <w:rFonts w:eastAsia="SimSun" w:cs="Arial"/>
                <w:szCs w:val="18"/>
                <w:lang w:eastAsia="ja-JP"/>
              </w:rPr>
            </w:pPr>
            <w:ins w:id="514" w:author="Huawei" w:date="2019-09-26T18:45:00Z">
              <w:r w:rsidRPr="00F126ED">
                <w:rPr>
                  <w:rFonts w:cs="Arial"/>
                  <w:szCs w:val="18"/>
                  <w:lang w:eastAsia="ja-JP"/>
                </w:rPr>
                <w:t>&gt;&gt;&gt;</w:t>
              </w:r>
              <w:r>
                <w:rPr>
                  <w:rFonts w:cs="Arial"/>
                  <w:szCs w:val="18"/>
                  <w:lang w:eastAsia="ja-JP"/>
                </w:rPr>
                <w:t>Cell To Be Added Item</w:t>
              </w:r>
            </w:ins>
          </w:p>
        </w:tc>
        <w:tc>
          <w:tcPr>
            <w:tcW w:w="1093" w:type="dxa"/>
            <w:tcBorders>
              <w:top w:val="single" w:sz="4" w:space="0" w:color="auto"/>
              <w:left w:val="single" w:sz="4" w:space="0" w:color="auto"/>
              <w:bottom w:val="single" w:sz="4" w:space="0" w:color="auto"/>
              <w:right w:val="single" w:sz="4" w:space="0" w:color="auto"/>
            </w:tcBorders>
          </w:tcPr>
          <w:p w:rsidR="003D57D2" w:rsidRPr="00F126ED" w:rsidRDefault="003D57D2" w:rsidP="003D57D2">
            <w:pPr>
              <w:keepNext/>
              <w:keepLines/>
              <w:spacing w:after="0"/>
              <w:rPr>
                <w:ins w:id="515" w:author="Huawei" w:date="2019-09-26T17:52:00Z"/>
                <w:rFonts w:ascii="Arial" w:eastAsia="SimSun" w:hAnsi="Arial" w:cs="Arial"/>
                <w:sz w:val="18"/>
                <w:szCs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3D57D2" w:rsidRPr="00F126ED" w:rsidRDefault="003D57D2" w:rsidP="003D57D2">
            <w:pPr>
              <w:keepNext/>
              <w:keepLines/>
              <w:spacing w:after="0"/>
              <w:rPr>
                <w:ins w:id="516" w:author="Huawei" w:date="2019-09-26T17:52:00Z"/>
                <w:rFonts w:ascii="Arial" w:eastAsia="SimSun" w:hAnsi="Arial" w:cs="Arial"/>
                <w:i/>
                <w:sz w:val="18"/>
                <w:szCs w:val="18"/>
                <w:lang w:eastAsia="ja-JP"/>
              </w:rPr>
            </w:pPr>
            <w:ins w:id="517" w:author="Huawei" w:date="2019-09-26T18:45:00Z">
              <w:r w:rsidRPr="00F126ED">
                <w:rPr>
                  <w:rFonts w:ascii="Arial" w:hAnsi="Arial" w:cs="Arial"/>
                  <w:i/>
                  <w:sz w:val="18"/>
                  <w:szCs w:val="18"/>
                  <w:lang w:eastAsia="ja-JP"/>
                </w:rPr>
                <w:t xml:space="preserve">1 .. </w:t>
              </w:r>
              <w:r w:rsidRPr="00F126ED">
                <w:rPr>
                  <w:rFonts w:ascii="Arial" w:hAnsi="Arial" w:cs="Arial"/>
                  <w:bCs/>
                  <w:i/>
                  <w:sz w:val="18"/>
                  <w:szCs w:val="18"/>
                  <w:lang w:eastAsia="ja-JP"/>
                </w:rPr>
                <w:t>&lt;maxnoofCellsinNG-RAN node&gt;</w:t>
              </w:r>
            </w:ins>
          </w:p>
        </w:tc>
        <w:tc>
          <w:tcPr>
            <w:tcW w:w="1260" w:type="dxa"/>
            <w:tcBorders>
              <w:top w:val="single" w:sz="4" w:space="0" w:color="auto"/>
              <w:left w:val="single" w:sz="4" w:space="0" w:color="auto"/>
              <w:bottom w:val="single" w:sz="4" w:space="0" w:color="auto"/>
              <w:right w:val="single" w:sz="4" w:space="0" w:color="auto"/>
            </w:tcBorders>
          </w:tcPr>
          <w:p w:rsidR="003D57D2" w:rsidRPr="00F126ED" w:rsidRDefault="003D57D2" w:rsidP="003D57D2">
            <w:pPr>
              <w:keepNext/>
              <w:keepLines/>
              <w:spacing w:after="0"/>
              <w:rPr>
                <w:ins w:id="518" w:author="Huawei" w:date="2019-09-26T17:52: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3D57D2" w:rsidRPr="00F126ED" w:rsidRDefault="003D57D2" w:rsidP="003D57D2">
            <w:pPr>
              <w:keepNext/>
              <w:keepLines/>
              <w:spacing w:after="0"/>
              <w:rPr>
                <w:ins w:id="519" w:author="Huawei" w:date="2019-09-26T17:52:00Z"/>
                <w:rFonts w:ascii="Arial" w:eastAsia="SimSun" w:hAnsi="Arial" w:cs="Arial"/>
                <w:sz w:val="18"/>
                <w:szCs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3D57D2" w:rsidRPr="00F126ED" w:rsidRDefault="003D57D2" w:rsidP="003D57D2">
            <w:pPr>
              <w:keepNext/>
              <w:keepLines/>
              <w:spacing w:after="0"/>
              <w:jc w:val="center"/>
              <w:rPr>
                <w:ins w:id="520" w:author="Huawei" w:date="2019-09-26T17:52:00Z"/>
                <w:rFonts w:ascii="Arial" w:eastAsia="SimSun" w:hAnsi="Arial" w:cs="Arial"/>
                <w:sz w:val="18"/>
                <w:szCs w:val="18"/>
                <w:lang w:eastAsia="ja-JP"/>
              </w:rPr>
            </w:pPr>
            <w:ins w:id="521" w:author="Huawei" w:date="2019-09-26T18:45:00Z">
              <w:r w:rsidRPr="00F126ED">
                <w:rPr>
                  <w:rFonts w:ascii="Arial" w:hAnsi="Arial" w:cs="Arial"/>
                  <w:sz w:val="18"/>
                  <w:szCs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3D57D2" w:rsidRPr="00F126ED" w:rsidRDefault="003D57D2" w:rsidP="003D57D2">
            <w:pPr>
              <w:keepNext/>
              <w:keepLines/>
              <w:spacing w:after="0"/>
              <w:jc w:val="center"/>
              <w:rPr>
                <w:ins w:id="522" w:author="Huawei" w:date="2019-09-26T17:52:00Z"/>
                <w:rFonts w:ascii="Arial" w:eastAsia="SimSun" w:hAnsi="Arial" w:cs="Arial"/>
                <w:sz w:val="18"/>
                <w:szCs w:val="18"/>
                <w:lang w:eastAsia="ja-JP"/>
              </w:rPr>
            </w:pPr>
            <w:ins w:id="523" w:author="Huawei" w:date="2019-09-26T18:45:00Z">
              <w:r w:rsidRPr="00F126ED">
                <w:rPr>
                  <w:rFonts w:ascii="Arial" w:hAnsi="Arial" w:cs="Arial"/>
                  <w:sz w:val="18"/>
                  <w:szCs w:val="18"/>
                  <w:lang w:eastAsia="ja-JP"/>
                </w:rPr>
                <w:t>–</w:t>
              </w:r>
            </w:ins>
          </w:p>
        </w:tc>
      </w:tr>
      <w:tr w:rsidR="003D57D2" w:rsidRPr="00576EDA" w:rsidTr="00F126ED">
        <w:trPr>
          <w:ins w:id="524" w:author="Huawei" w:date="2019-09-26T17:52:00Z"/>
        </w:trPr>
        <w:tc>
          <w:tcPr>
            <w:tcW w:w="2439" w:type="dxa"/>
            <w:tcBorders>
              <w:top w:val="single" w:sz="4" w:space="0" w:color="auto"/>
              <w:left w:val="single" w:sz="4" w:space="0" w:color="auto"/>
              <w:bottom w:val="single" w:sz="4" w:space="0" w:color="auto"/>
              <w:right w:val="single" w:sz="4" w:space="0" w:color="auto"/>
            </w:tcBorders>
          </w:tcPr>
          <w:p w:rsidR="003D57D2" w:rsidRPr="00F126ED" w:rsidRDefault="003D57D2" w:rsidP="003D57D2">
            <w:pPr>
              <w:pStyle w:val="TAL"/>
              <w:overflowPunct w:val="0"/>
              <w:autoSpaceDE w:val="0"/>
              <w:autoSpaceDN w:val="0"/>
              <w:adjustRightInd w:val="0"/>
              <w:ind w:left="454" w:firstLineChars="50" w:firstLine="90"/>
              <w:textAlignment w:val="baseline"/>
              <w:rPr>
                <w:ins w:id="525" w:author="Huawei" w:date="2019-09-26T17:52:00Z"/>
                <w:rFonts w:eastAsia="SimSun" w:cs="Arial"/>
                <w:szCs w:val="18"/>
                <w:lang w:eastAsia="ja-JP"/>
              </w:rPr>
            </w:pPr>
            <w:ins w:id="526" w:author="Huawei" w:date="2019-09-26T18:45:00Z">
              <w:r w:rsidRPr="00615DC6">
                <w:rPr>
                  <w:rFonts w:cs="Arial"/>
                  <w:bCs/>
                  <w:iCs/>
                  <w:lang w:eastAsia="ja-JP"/>
                </w:rPr>
                <w:t>&gt;&gt;&gt;</w:t>
              </w:r>
              <w:r>
                <w:rPr>
                  <w:rFonts w:cs="Arial"/>
                  <w:bCs/>
                  <w:iCs/>
                  <w:lang w:eastAsia="ja-JP"/>
                </w:rPr>
                <w:t>&gt;</w:t>
              </w:r>
              <w:r w:rsidRPr="00615DC6">
                <w:rPr>
                  <w:rFonts w:cs="Arial"/>
                  <w:bCs/>
                  <w:iCs/>
                  <w:lang w:eastAsia="ja-JP"/>
                </w:rPr>
                <w:t>Cell ID</w:t>
              </w:r>
            </w:ins>
          </w:p>
        </w:tc>
        <w:tc>
          <w:tcPr>
            <w:tcW w:w="1093" w:type="dxa"/>
            <w:tcBorders>
              <w:top w:val="single" w:sz="4" w:space="0" w:color="auto"/>
              <w:left w:val="single" w:sz="4" w:space="0" w:color="auto"/>
              <w:bottom w:val="single" w:sz="4" w:space="0" w:color="auto"/>
              <w:right w:val="single" w:sz="4" w:space="0" w:color="auto"/>
            </w:tcBorders>
          </w:tcPr>
          <w:p w:rsidR="003D57D2" w:rsidRPr="00F126ED" w:rsidRDefault="003D57D2" w:rsidP="003D57D2">
            <w:pPr>
              <w:keepNext/>
              <w:keepLines/>
              <w:spacing w:after="0"/>
              <w:rPr>
                <w:ins w:id="527" w:author="Huawei" w:date="2019-09-26T17:52:00Z"/>
                <w:rFonts w:ascii="Arial" w:eastAsia="SimSun" w:hAnsi="Arial" w:cs="Arial"/>
                <w:sz w:val="18"/>
                <w:szCs w:val="18"/>
                <w:lang w:eastAsia="ja-JP"/>
              </w:rPr>
            </w:pPr>
            <w:ins w:id="528" w:author="Huawei" w:date="2019-09-26T18:45:00Z">
              <w:r w:rsidRPr="00F126ED">
                <w:rPr>
                  <w:rFonts w:ascii="Arial" w:hAnsi="Arial" w:cs="Arial"/>
                  <w:sz w:val="18"/>
                  <w:szCs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3D57D2" w:rsidRPr="00F126ED" w:rsidRDefault="003D57D2" w:rsidP="003D57D2">
            <w:pPr>
              <w:keepNext/>
              <w:keepLines/>
              <w:spacing w:after="0"/>
              <w:rPr>
                <w:ins w:id="529" w:author="Huawei" w:date="2019-09-26T17:52: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3D57D2" w:rsidRPr="00F126ED" w:rsidRDefault="003D57D2" w:rsidP="003D57D2">
            <w:pPr>
              <w:pStyle w:val="TAL"/>
              <w:rPr>
                <w:ins w:id="530" w:author="Huawei" w:date="2019-09-26T18:45:00Z"/>
                <w:rFonts w:cs="Arial"/>
                <w:szCs w:val="18"/>
                <w:lang w:eastAsia="ja-JP"/>
              </w:rPr>
            </w:pPr>
            <w:ins w:id="531" w:author="Huawei" w:date="2019-09-26T18:45:00Z">
              <w:r w:rsidRPr="00F126ED">
                <w:rPr>
                  <w:rFonts w:cs="Arial"/>
                  <w:szCs w:val="18"/>
                  <w:lang w:eastAsia="ja-JP"/>
                </w:rPr>
                <w:t>NR CGI</w:t>
              </w:r>
            </w:ins>
          </w:p>
          <w:p w:rsidR="003D57D2" w:rsidRPr="00F126ED" w:rsidRDefault="003D57D2" w:rsidP="003D57D2">
            <w:pPr>
              <w:keepNext/>
              <w:keepLines/>
              <w:spacing w:after="0"/>
              <w:rPr>
                <w:ins w:id="532" w:author="Huawei" w:date="2019-09-26T17:52:00Z"/>
                <w:rFonts w:ascii="Arial" w:eastAsia="SimSun" w:hAnsi="Arial" w:cs="Arial"/>
                <w:sz w:val="18"/>
                <w:szCs w:val="18"/>
                <w:lang w:eastAsia="ja-JP"/>
              </w:rPr>
            </w:pPr>
            <w:ins w:id="533" w:author="Huawei" w:date="2019-09-26T18:45:00Z">
              <w:r w:rsidRPr="00F126ED">
                <w:rPr>
                  <w:rFonts w:ascii="Arial" w:hAnsi="Arial" w:cs="Arial"/>
                  <w:sz w:val="18"/>
                  <w:szCs w:val="18"/>
                  <w:lang w:eastAsia="ja-JP"/>
                </w:rPr>
                <w:t>9.2.2.7</w:t>
              </w:r>
            </w:ins>
          </w:p>
        </w:tc>
        <w:tc>
          <w:tcPr>
            <w:tcW w:w="2160" w:type="dxa"/>
            <w:tcBorders>
              <w:top w:val="single" w:sz="4" w:space="0" w:color="auto"/>
              <w:left w:val="single" w:sz="4" w:space="0" w:color="auto"/>
              <w:bottom w:val="single" w:sz="4" w:space="0" w:color="auto"/>
              <w:right w:val="single" w:sz="4" w:space="0" w:color="auto"/>
            </w:tcBorders>
          </w:tcPr>
          <w:p w:rsidR="003D57D2" w:rsidRPr="00F126ED" w:rsidRDefault="003D57D2" w:rsidP="003D57D2">
            <w:pPr>
              <w:keepNext/>
              <w:keepLines/>
              <w:spacing w:after="0"/>
              <w:rPr>
                <w:ins w:id="534" w:author="Huawei" w:date="2019-09-26T17:52:00Z"/>
                <w:rFonts w:ascii="Arial" w:eastAsia="SimSun" w:hAnsi="Arial" w:cs="Arial"/>
                <w:sz w:val="18"/>
                <w:szCs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3D57D2" w:rsidRPr="00F126ED" w:rsidRDefault="003D57D2" w:rsidP="003D57D2">
            <w:pPr>
              <w:keepNext/>
              <w:keepLines/>
              <w:spacing w:after="0"/>
              <w:jc w:val="center"/>
              <w:rPr>
                <w:ins w:id="535" w:author="Huawei" w:date="2019-09-26T17:52:00Z"/>
                <w:rFonts w:ascii="Arial" w:eastAsia="SimSun" w:hAnsi="Arial" w:cs="Arial"/>
                <w:sz w:val="18"/>
                <w:szCs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3D57D2" w:rsidRPr="00F126ED" w:rsidRDefault="003D57D2" w:rsidP="003D57D2">
            <w:pPr>
              <w:keepNext/>
              <w:keepLines/>
              <w:spacing w:after="0"/>
              <w:jc w:val="center"/>
              <w:rPr>
                <w:ins w:id="536" w:author="Huawei" w:date="2019-09-26T17:52:00Z"/>
                <w:rFonts w:ascii="Arial" w:eastAsia="SimSun" w:hAnsi="Arial" w:cs="Arial"/>
                <w:sz w:val="18"/>
                <w:szCs w:val="18"/>
                <w:lang w:eastAsia="ja-JP"/>
              </w:rPr>
            </w:pPr>
          </w:p>
        </w:tc>
      </w:tr>
      <w:tr w:rsidR="00102C32" w:rsidRPr="00576EDA" w:rsidTr="00F126ED">
        <w:trPr>
          <w:ins w:id="537" w:author="Huawei" w:date="2019-09-26T17:52:00Z"/>
        </w:trPr>
        <w:tc>
          <w:tcPr>
            <w:tcW w:w="2439" w:type="dxa"/>
            <w:tcBorders>
              <w:top w:val="single" w:sz="4" w:space="0" w:color="auto"/>
              <w:left w:val="single" w:sz="4" w:space="0" w:color="auto"/>
              <w:bottom w:val="single" w:sz="4" w:space="0" w:color="auto"/>
              <w:right w:val="single" w:sz="4" w:space="0" w:color="auto"/>
            </w:tcBorders>
          </w:tcPr>
          <w:p w:rsidR="00102C32" w:rsidRPr="00F126ED" w:rsidRDefault="00102C32" w:rsidP="00102C32">
            <w:pPr>
              <w:pStyle w:val="TAL"/>
              <w:overflowPunct w:val="0"/>
              <w:autoSpaceDE w:val="0"/>
              <w:autoSpaceDN w:val="0"/>
              <w:adjustRightInd w:val="0"/>
              <w:ind w:left="454" w:firstLineChars="50" w:firstLine="90"/>
              <w:textAlignment w:val="baseline"/>
              <w:rPr>
                <w:ins w:id="538" w:author="Huawei" w:date="2019-09-26T17:52:00Z"/>
                <w:rFonts w:eastAsia="SimSun" w:cs="Arial"/>
                <w:szCs w:val="18"/>
                <w:lang w:eastAsia="ja-JP"/>
              </w:rPr>
            </w:pPr>
            <w:ins w:id="539" w:author="Huawei" w:date="2019-10-02T10:25:00Z">
              <w:r w:rsidRPr="00F126ED">
                <w:rPr>
                  <w:rFonts w:cs="Arial"/>
                  <w:bCs/>
                  <w:szCs w:val="18"/>
                  <w:lang w:eastAsia="ja-JP"/>
                </w:rPr>
                <w:t>&gt;&gt;</w:t>
              </w:r>
              <w:r>
                <w:rPr>
                  <w:rFonts w:cs="Arial" w:hint="eastAsia"/>
                  <w:bCs/>
                  <w:szCs w:val="18"/>
                  <w:lang w:eastAsia="zh-CN"/>
                </w:rPr>
                <w:t>&gt;</w:t>
              </w:r>
              <w:r>
                <w:rPr>
                  <w:rFonts w:cs="Arial"/>
                  <w:bCs/>
                  <w:szCs w:val="18"/>
                  <w:lang w:eastAsia="zh-CN"/>
                </w:rPr>
                <w:t>&gt;</w:t>
              </w:r>
              <w:r w:rsidRPr="00F126ED">
                <w:rPr>
                  <w:rFonts w:cs="Arial"/>
                  <w:bCs/>
                  <w:szCs w:val="18"/>
                  <w:lang w:eastAsia="ja-JP"/>
                </w:rPr>
                <w:t>List of S-NSSAI</w:t>
              </w:r>
            </w:ins>
          </w:p>
        </w:tc>
        <w:tc>
          <w:tcPr>
            <w:tcW w:w="1093" w:type="dxa"/>
            <w:tcBorders>
              <w:top w:val="single" w:sz="4" w:space="0" w:color="auto"/>
              <w:left w:val="single" w:sz="4" w:space="0" w:color="auto"/>
              <w:bottom w:val="single" w:sz="4" w:space="0" w:color="auto"/>
              <w:right w:val="single" w:sz="4" w:space="0" w:color="auto"/>
            </w:tcBorders>
          </w:tcPr>
          <w:p w:rsidR="00102C32" w:rsidRPr="00F126ED" w:rsidRDefault="00102C32" w:rsidP="00102C32">
            <w:pPr>
              <w:keepNext/>
              <w:keepLines/>
              <w:spacing w:after="0"/>
              <w:rPr>
                <w:ins w:id="540" w:author="Huawei" w:date="2019-09-26T17:52:00Z"/>
                <w:rFonts w:ascii="Arial" w:eastAsia="SimSun" w:hAnsi="Arial" w:cs="Arial"/>
                <w:sz w:val="18"/>
                <w:szCs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102C32" w:rsidRPr="00F126ED" w:rsidRDefault="00102C32" w:rsidP="00102C32">
            <w:pPr>
              <w:keepNext/>
              <w:keepLines/>
              <w:spacing w:after="0"/>
              <w:rPr>
                <w:ins w:id="541" w:author="Huawei" w:date="2019-09-26T17:52:00Z"/>
                <w:rFonts w:ascii="Arial" w:eastAsia="SimSun" w:hAnsi="Arial" w:cs="Arial"/>
                <w:i/>
                <w:sz w:val="18"/>
                <w:szCs w:val="18"/>
                <w:lang w:eastAsia="ja-JP"/>
              </w:rPr>
            </w:pPr>
            <w:ins w:id="542" w:author="Huawei" w:date="2019-09-26T18:45:00Z">
              <w:r w:rsidRPr="00F126ED">
                <w:rPr>
                  <w:rFonts w:ascii="Arial" w:hAnsi="Arial" w:cs="Arial"/>
                  <w:i/>
                  <w:sz w:val="18"/>
                  <w:szCs w:val="18"/>
                  <w:lang w:eastAsia="ja-JP"/>
                </w:rPr>
                <w:t xml:space="preserve">0 .. </w:t>
              </w:r>
              <w:r w:rsidRPr="00F126ED">
                <w:rPr>
                  <w:rFonts w:ascii="Arial" w:hAnsi="Arial" w:cs="Arial"/>
                  <w:bCs/>
                  <w:i/>
                  <w:sz w:val="18"/>
                  <w:szCs w:val="18"/>
                  <w:lang w:eastAsia="ja-JP"/>
                </w:rPr>
                <w:t>&lt;maxnoofSliceItems&gt;</w:t>
              </w:r>
            </w:ins>
          </w:p>
        </w:tc>
        <w:tc>
          <w:tcPr>
            <w:tcW w:w="1260" w:type="dxa"/>
            <w:tcBorders>
              <w:top w:val="single" w:sz="4" w:space="0" w:color="auto"/>
              <w:left w:val="single" w:sz="4" w:space="0" w:color="auto"/>
              <w:bottom w:val="single" w:sz="4" w:space="0" w:color="auto"/>
              <w:right w:val="single" w:sz="4" w:space="0" w:color="auto"/>
            </w:tcBorders>
          </w:tcPr>
          <w:p w:rsidR="00102C32" w:rsidRPr="00F126ED" w:rsidRDefault="00102C32" w:rsidP="00102C32">
            <w:pPr>
              <w:keepNext/>
              <w:keepLines/>
              <w:spacing w:after="0"/>
              <w:rPr>
                <w:ins w:id="543" w:author="Huawei" w:date="2019-09-26T17:52: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102C32" w:rsidRPr="00F126ED" w:rsidRDefault="00102C32" w:rsidP="00102C32">
            <w:pPr>
              <w:keepNext/>
              <w:keepLines/>
              <w:spacing w:after="0"/>
              <w:rPr>
                <w:ins w:id="544" w:author="Huawei" w:date="2019-09-26T17:52:00Z"/>
                <w:rFonts w:ascii="Arial" w:eastAsia="SimSun" w:hAnsi="Arial" w:cs="Arial"/>
                <w:sz w:val="18"/>
                <w:szCs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102C32" w:rsidRPr="00F126ED" w:rsidRDefault="00102C32" w:rsidP="00102C32">
            <w:pPr>
              <w:keepNext/>
              <w:keepLines/>
              <w:spacing w:after="0"/>
              <w:jc w:val="center"/>
              <w:rPr>
                <w:ins w:id="545" w:author="Huawei" w:date="2019-09-26T17:52:00Z"/>
                <w:rFonts w:ascii="Arial" w:eastAsia="SimSun" w:hAnsi="Arial" w:cs="Arial"/>
                <w:sz w:val="18"/>
                <w:szCs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102C32" w:rsidRPr="00F126ED" w:rsidRDefault="00102C32" w:rsidP="00102C32">
            <w:pPr>
              <w:keepNext/>
              <w:keepLines/>
              <w:spacing w:after="0"/>
              <w:jc w:val="center"/>
              <w:rPr>
                <w:ins w:id="546" w:author="Huawei" w:date="2019-09-26T17:52:00Z"/>
                <w:rFonts w:ascii="Arial" w:eastAsia="SimSun" w:hAnsi="Arial" w:cs="Arial"/>
                <w:sz w:val="18"/>
                <w:szCs w:val="18"/>
                <w:lang w:eastAsia="ja-JP"/>
              </w:rPr>
            </w:pPr>
          </w:p>
        </w:tc>
      </w:tr>
      <w:tr w:rsidR="003D57D2" w:rsidRPr="00576EDA" w:rsidTr="00F126ED">
        <w:trPr>
          <w:ins w:id="547" w:author="Huawei" w:date="2019-09-26T18:44:00Z"/>
        </w:trPr>
        <w:tc>
          <w:tcPr>
            <w:tcW w:w="2439" w:type="dxa"/>
            <w:tcBorders>
              <w:top w:val="single" w:sz="4" w:space="0" w:color="auto"/>
              <w:left w:val="single" w:sz="4" w:space="0" w:color="auto"/>
              <w:bottom w:val="single" w:sz="4" w:space="0" w:color="auto"/>
              <w:right w:val="single" w:sz="4" w:space="0" w:color="auto"/>
            </w:tcBorders>
          </w:tcPr>
          <w:p w:rsidR="003D57D2" w:rsidRPr="00F126ED" w:rsidRDefault="003D57D2" w:rsidP="004D0B14">
            <w:pPr>
              <w:pStyle w:val="TAL"/>
              <w:overflowPunct w:val="0"/>
              <w:autoSpaceDE w:val="0"/>
              <w:autoSpaceDN w:val="0"/>
              <w:adjustRightInd w:val="0"/>
              <w:ind w:left="454" w:firstLineChars="100" w:firstLine="180"/>
              <w:textAlignment w:val="baseline"/>
              <w:rPr>
                <w:ins w:id="548" w:author="Huawei" w:date="2019-09-26T18:44:00Z"/>
                <w:rFonts w:eastAsia="SimSun" w:cs="Arial"/>
                <w:szCs w:val="18"/>
                <w:lang w:eastAsia="ja-JP"/>
              </w:rPr>
            </w:pPr>
            <w:ins w:id="549" w:author="Huawei" w:date="2019-09-26T18:45:00Z">
              <w:r w:rsidRPr="005C45D7">
                <w:rPr>
                  <w:rFonts w:cs="Arial"/>
                  <w:bCs/>
                  <w:iCs/>
                  <w:lang w:eastAsia="ja-JP"/>
                </w:rPr>
                <w:t>&gt;&gt;&gt;&gt;</w:t>
              </w:r>
            </w:ins>
            <w:ins w:id="550" w:author="Huawei" w:date="2019-09-26T19:59:00Z">
              <w:r>
                <w:rPr>
                  <w:rFonts w:cs="Arial"/>
                  <w:bCs/>
                  <w:iCs/>
                  <w:lang w:eastAsia="ja-JP"/>
                </w:rPr>
                <w:t>&gt;</w:t>
              </w:r>
            </w:ins>
            <w:ins w:id="551" w:author="Huawei" w:date="2019-09-26T18:45:00Z">
              <w:r w:rsidRPr="005C45D7">
                <w:rPr>
                  <w:rFonts w:cs="Arial"/>
                  <w:bCs/>
                  <w:iCs/>
                  <w:lang w:eastAsia="ja-JP"/>
                </w:rPr>
                <w:t>S-NSSAI</w:t>
              </w:r>
            </w:ins>
          </w:p>
        </w:tc>
        <w:tc>
          <w:tcPr>
            <w:tcW w:w="1093" w:type="dxa"/>
            <w:tcBorders>
              <w:top w:val="single" w:sz="4" w:space="0" w:color="auto"/>
              <w:left w:val="single" w:sz="4" w:space="0" w:color="auto"/>
              <w:bottom w:val="single" w:sz="4" w:space="0" w:color="auto"/>
              <w:right w:val="single" w:sz="4" w:space="0" w:color="auto"/>
            </w:tcBorders>
          </w:tcPr>
          <w:p w:rsidR="003D57D2" w:rsidRPr="00F126ED" w:rsidRDefault="003D57D2" w:rsidP="003D57D2">
            <w:pPr>
              <w:keepNext/>
              <w:keepLines/>
              <w:spacing w:after="0"/>
              <w:rPr>
                <w:ins w:id="552" w:author="Huawei" w:date="2019-09-26T18:44:00Z"/>
                <w:rFonts w:ascii="Arial" w:eastAsia="SimSun" w:hAnsi="Arial" w:cs="Arial"/>
                <w:sz w:val="18"/>
                <w:szCs w:val="18"/>
                <w:lang w:eastAsia="ja-JP"/>
              </w:rPr>
            </w:pPr>
            <w:ins w:id="553" w:author="Huawei" w:date="2019-09-26T18:45:00Z">
              <w:r w:rsidRPr="00F126ED">
                <w:rPr>
                  <w:rFonts w:ascii="Arial" w:hAnsi="Arial" w:cs="Arial"/>
                  <w:sz w:val="18"/>
                  <w:szCs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3D57D2" w:rsidRPr="00F126ED" w:rsidRDefault="003D57D2" w:rsidP="003D57D2">
            <w:pPr>
              <w:keepNext/>
              <w:keepLines/>
              <w:spacing w:after="0"/>
              <w:rPr>
                <w:ins w:id="554" w:author="Huawei" w:date="2019-09-26T18:44: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3D57D2" w:rsidRPr="00F126ED" w:rsidRDefault="003D57D2" w:rsidP="003D57D2">
            <w:pPr>
              <w:keepNext/>
              <w:keepLines/>
              <w:spacing w:after="0"/>
              <w:rPr>
                <w:ins w:id="555" w:author="Huawei" w:date="2019-09-26T18:44:00Z"/>
                <w:rFonts w:ascii="Arial" w:eastAsia="SimSun" w:hAnsi="Arial" w:cs="Arial"/>
                <w:sz w:val="18"/>
                <w:szCs w:val="18"/>
                <w:lang w:eastAsia="ja-JP"/>
              </w:rPr>
            </w:pPr>
            <w:ins w:id="556" w:author="Huawei" w:date="2019-09-26T18:45:00Z">
              <w:r w:rsidRPr="00F126ED">
                <w:rPr>
                  <w:rFonts w:ascii="Arial" w:hAnsi="Arial" w:cs="Arial"/>
                  <w:sz w:val="18"/>
                  <w:szCs w:val="18"/>
                  <w:lang w:eastAsia="ja-JP"/>
                </w:rPr>
                <w:t>9.2.3.21</w:t>
              </w:r>
            </w:ins>
          </w:p>
        </w:tc>
        <w:tc>
          <w:tcPr>
            <w:tcW w:w="2160" w:type="dxa"/>
            <w:tcBorders>
              <w:top w:val="single" w:sz="4" w:space="0" w:color="auto"/>
              <w:left w:val="single" w:sz="4" w:space="0" w:color="auto"/>
              <w:bottom w:val="single" w:sz="4" w:space="0" w:color="auto"/>
              <w:right w:val="single" w:sz="4" w:space="0" w:color="auto"/>
            </w:tcBorders>
          </w:tcPr>
          <w:p w:rsidR="003D57D2" w:rsidRPr="00F126ED" w:rsidRDefault="003D57D2" w:rsidP="003D57D2">
            <w:pPr>
              <w:keepNext/>
              <w:keepLines/>
              <w:spacing w:after="0"/>
              <w:rPr>
                <w:ins w:id="557" w:author="Huawei" w:date="2019-09-26T18:44:00Z"/>
                <w:rFonts w:ascii="Arial" w:eastAsia="SimSun" w:hAnsi="Arial" w:cs="Arial"/>
                <w:sz w:val="18"/>
                <w:szCs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3D57D2" w:rsidRPr="00F126ED" w:rsidRDefault="003D57D2" w:rsidP="003D57D2">
            <w:pPr>
              <w:keepNext/>
              <w:keepLines/>
              <w:spacing w:after="0"/>
              <w:jc w:val="center"/>
              <w:rPr>
                <w:ins w:id="558" w:author="Huawei" w:date="2019-09-26T18:44:00Z"/>
                <w:rFonts w:ascii="Arial" w:eastAsia="SimSun" w:hAnsi="Arial" w:cs="Arial"/>
                <w:sz w:val="18"/>
                <w:szCs w:val="18"/>
                <w:lang w:eastAsia="ja-JP"/>
              </w:rPr>
            </w:pPr>
            <w:ins w:id="559" w:author="Huawei" w:date="2019-09-26T18:45:00Z">
              <w:r w:rsidRPr="00F126ED">
                <w:rPr>
                  <w:rFonts w:ascii="Arial" w:hAnsi="Arial" w:cs="Arial"/>
                  <w:sz w:val="18"/>
                  <w:szCs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3D57D2" w:rsidRPr="00F126ED" w:rsidRDefault="003D57D2" w:rsidP="003D57D2">
            <w:pPr>
              <w:keepNext/>
              <w:keepLines/>
              <w:spacing w:after="0"/>
              <w:jc w:val="center"/>
              <w:rPr>
                <w:ins w:id="560" w:author="Huawei" w:date="2019-09-26T18:44:00Z"/>
                <w:rFonts w:ascii="Arial" w:eastAsia="SimSun" w:hAnsi="Arial" w:cs="Arial"/>
                <w:sz w:val="18"/>
                <w:szCs w:val="18"/>
                <w:lang w:eastAsia="ja-JP"/>
              </w:rPr>
            </w:pPr>
            <w:ins w:id="561" w:author="Huawei" w:date="2019-09-26T18:45:00Z">
              <w:r w:rsidRPr="00F126ED">
                <w:rPr>
                  <w:rFonts w:ascii="Arial" w:hAnsi="Arial" w:cs="Arial"/>
                  <w:sz w:val="18"/>
                  <w:szCs w:val="18"/>
                  <w:lang w:eastAsia="ja-JP"/>
                </w:rPr>
                <w:t>–</w:t>
              </w:r>
            </w:ins>
          </w:p>
        </w:tc>
      </w:tr>
      <w:tr w:rsidR="003D57D2" w:rsidRPr="00576EDA" w:rsidTr="00F126ED">
        <w:trPr>
          <w:ins w:id="562" w:author="Huawei" w:date="2019-09-26T18:44:00Z"/>
        </w:trPr>
        <w:tc>
          <w:tcPr>
            <w:tcW w:w="2439" w:type="dxa"/>
            <w:tcBorders>
              <w:top w:val="single" w:sz="4" w:space="0" w:color="auto"/>
              <w:left w:val="single" w:sz="4" w:space="0" w:color="auto"/>
              <w:bottom w:val="single" w:sz="4" w:space="0" w:color="auto"/>
              <w:right w:val="single" w:sz="4" w:space="0" w:color="auto"/>
            </w:tcBorders>
          </w:tcPr>
          <w:p w:rsidR="003D57D2" w:rsidRPr="005C45D7" w:rsidRDefault="004D0B14" w:rsidP="004D0B14">
            <w:pPr>
              <w:keepNext/>
              <w:keepLines/>
              <w:spacing w:after="0"/>
              <w:ind w:left="284"/>
              <w:rPr>
                <w:ins w:id="563" w:author="Huawei" w:date="2019-09-26T18:44:00Z"/>
                <w:rFonts w:ascii="Arial" w:eastAsia="SimSun" w:hAnsi="Arial" w:cs="Arial"/>
                <w:sz w:val="18"/>
                <w:szCs w:val="18"/>
                <w:lang w:eastAsia="ja-JP"/>
              </w:rPr>
            </w:pPr>
            <w:ins w:id="564" w:author="Huawei" w:date="2019-10-02T09:14:00Z">
              <w:r>
                <w:rPr>
                  <w:rFonts w:ascii="Arial" w:hAnsi="Arial" w:cs="Arial"/>
                  <w:sz w:val="18"/>
                  <w:szCs w:val="18"/>
                  <w:lang w:eastAsia="ja-JP"/>
                </w:rPr>
                <w:t>&gt;&gt;</w:t>
              </w:r>
            </w:ins>
            <w:ins w:id="565" w:author="Huawei" w:date="2019-09-26T18:50:00Z">
              <w:r w:rsidR="003D57D2" w:rsidRPr="005C45D7">
                <w:rPr>
                  <w:rFonts w:ascii="Arial" w:hAnsi="Arial" w:cs="Arial"/>
                  <w:sz w:val="18"/>
                  <w:szCs w:val="18"/>
                  <w:lang w:eastAsia="ja-JP"/>
                </w:rPr>
                <w:t>Partial Success Indicator</w:t>
              </w:r>
            </w:ins>
          </w:p>
        </w:tc>
        <w:tc>
          <w:tcPr>
            <w:tcW w:w="1093" w:type="dxa"/>
            <w:tcBorders>
              <w:top w:val="single" w:sz="4" w:space="0" w:color="auto"/>
              <w:left w:val="single" w:sz="4" w:space="0" w:color="auto"/>
              <w:bottom w:val="single" w:sz="4" w:space="0" w:color="auto"/>
              <w:right w:val="single" w:sz="4" w:space="0" w:color="auto"/>
            </w:tcBorders>
          </w:tcPr>
          <w:p w:rsidR="003D57D2" w:rsidRPr="005C45D7" w:rsidRDefault="003D57D2" w:rsidP="003D57D2">
            <w:pPr>
              <w:keepNext/>
              <w:keepLines/>
              <w:spacing w:after="0"/>
              <w:rPr>
                <w:ins w:id="566" w:author="Huawei" w:date="2019-09-26T18:44:00Z"/>
                <w:rFonts w:ascii="Arial" w:eastAsia="SimSun" w:hAnsi="Arial" w:cs="Arial"/>
                <w:sz w:val="18"/>
                <w:szCs w:val="18"/>
                <w:lang w:eastAsia="ja-JP"/>
              </w:rPr>
            </w:pPr>
            <w:ins w:id="567" w:author="Huawei" w:date="2019-09-26T18:50:00Z">
              <w:r w:rsidRPr="005C45D7">
                <w:rPr>
                  <w:rFonts w:ascii="Arial" w:hAnsi="Arial" w:cs="Arial"/>
                  <w:sz w:val="18"/>
                  <w:szCs w:val="18"/>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3D57D2" w:rsidRPr="005C45D7" w:rsidRDefault="003D57D2" w:rsidP="003D57D2">
            <w:pPr>
              <w:keepNext/>
              <w:keepLines/>
              <w:spacing w:after="0"/>
              <w:rPr>
                <w:ins w:id="568" w:author="Huawei" w:date="2019-09-26T18:44: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3D57D2" w:rsidRPr="005C45D7" w:rsidRDefault="003D57D2" w:rsidP="003D57D2">
            <w:pPr>
              <w:keepNext/>
              <w:keepLines/>
              <w:spacing w:after="0"/>
              <w:rPr>
                <w:ins w:id="569" w:author="Huawei" w:date="2019-09-26T18:44:00Z"/>
                <w:rFonts w:ascii="Arial" w:eastAsia="SimSun" w:hAnsi="Arial" w:cs="Arial"/>
                <w:sz w:val="18"/>
                <w:szCs w:val="18"/>
                <w:lang w:eastAsia="ja-JP"/>
              </w:rPr>
            </w:pPr>
            <w:ins w:id="570" w:author="Huawei" w:date="2019-09-26T18:50:00Z">
              <w:r w:rsidRPr="005C45D7">
                <w:rPr>
                  <w:rFonts w:ascii="Arial" w:hAnsi="Arial" w:cs="Arial"/>
                  <w:sz w:val="18"/>
                  <w:szCs w:val="18"/>
                  <w:lang w:eastAsia="ja-JP"/>
                </w:rPr>
                <w:t>ENUMERATED(partial success allowed, ...)</w:t>
              </w:r>
            </w:ins>
          </w:p>
        </w:tc>
        <w:tc>
          <w:tcPr>
            <w:tcW w:w="2160" w:type="dxa"/>
            <w:tcBorders>
              <w:top w:val="single" w:sz="4" w:space="0" w:color="auto"/>
              <w:left w:val="single" w:sz="4" w:space="0" w:color="auto"/>
              <w:bottom w:val="single" w:sz="4" w:space="0" w:color="auto"/>
              <w:right w:val="single" w:sz="4" w:space="0" w:color="auto"/>
            </w:tcBorders>
          </w:tcPr>
          <w:p w:rsidR="003D57D2" w:rsidRPr="005C45D7" w:rsidRDefault="003D57D2" w:rsidP="003D57D2">
            <w:pPr>
              <w:keepNext/>
              <w:keepLines/>
              <w:spacing w:after="0"/>
              <w:rPr>
                <w:ins w:id="571" w:author="Huawei" w:date="2019-09-26T18:44:00Z"/>
                <w:rFonts w:ascii="Arial" w:eastAsia="SimSun" w:hAnsi="Arial" w:cs="Arial"/>
                <w:sz w:val="18"/>
                <w:szCs w:val="18"/>
                <w:lang w:eastAsia="ja-JP"/>
              </w:rPr>
            </w:pPr>
            <w:ins w:id="572" w:author="Huawei" w:date="2019-09-26T18:50:00Z">
              <w:r w:rsidRPr="005C45D7">
                <w:rPr>
                  <w:rFonts w:ascii="Arial" w:hAnsi="Arial" w:cs="Arial"/>
                  <w:sz w:val="18"/>
                  <w:szCs w:val="18"/>
                  <w:lang w:eastAsia="ja-JP"/>
                </w:rPr>
                <w:t>Included if partial success is allowed</w:t>
              </w:r>
            </w:ins>
          </w:p>
        </w:tc>
        <w:tc>
          <w:tcPr>
            <w:tcW w:w="1186" w:type="dxa"/>
            <w:tcBorders>
              <w:top w:val="single" w:sz="4" w:space="0" w:color="auto"/>
              <w:left w:val="single" w:sz="4" w:space="0" w:color="auto"/>
              <w:bottom w:val="single" w:sz="4" w:space="0" w:color="auto"/>
              <w:right w:val="single" w:sz="4" w:space="0" w:color="auto"/>
            </w:tcBorders>
          </w:tcPr>
          <w:p w:rsidR="003D57D2" w:rsidRPr="005C45D7" w:rsidRDefault="003D57D2" w:rsidP="003D57D2">
            <w:pPr>
              <w:keepNext/>
              <w:keepLines/>
              <w:spacing w:after="0"/>
              <w:jc w:val="center"/>
              <w:rPr>
                <w:ins w:id="573" w:author="Huawei" w:date="2019-09-26T18:44:00Z"/>
                <w:rFonts w:ascii="Arial" w:eastAsia="SimSun" w:hAnsi="Arial" w:cs="Arial"/>
                <w:sz w:val="18"/>
                <w:szCs w:val="18"/>
                <w:lang w:eastAsia="ja-JP"/>
              </w:rPr>
            </w:pPr>
            <w:ins w:id="574" w:author="Huawei" w:date="2019-09-26T18:50:00Z">
              <w:r w:rsidRPr="005C45D7">
                <w:rPr>
                  <w:rFonts w:ascii="Arial" w:hAnsi="Arial" w:cs="Arial"/>
                  <w:sz w:val="18"/>
                  <w:szCs w:val="18"/>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3D57D2" w:rsidRPr="005C45D7" w:rsidRDefault="003D57D2" w:rsidP="003D57D2">
            <w:pPr>
              <w:keepNext/>
              <w:keepLines/>
              <w:spacing w:after="0"/>
              <w:jc w:val="center"/>
              <w:rPr>
                <w:ins w:id="575" w:author="Huawei" w:date="2019-09-26T18:44:00Z"/>
                <w:rFonts w:ascii="Arial" w:eastAsia="SimSun" w:hAnsi="Arial" w:cs="Arial"/>
                <w:sz w:val="18"/>
                <w:szCs w:val="18"/>
                <w:lang w:eastAsia="ja-JP"/>
              </w:rPr>
            </w:pPr>
            <w:ins w:id="576" w:author="Huawei" w:date="2019-09-26T18:50:00Z">
              <w:r w:rsidRPr="005C45D7">
                <w:rPr>
                  <w:rFonts w:ascii="Arial" w:hAnsi="Arial" w:cs="Arial"/>
                  <w:sz w:val="18"/>
                  <w:szCs w:val="18"/>
                  <w:lang w:eastAsia="ja-JP"/>
                </w:rPr>
                <w:t>ignore</w:t>
              </w:r>
            </w:ins>
          </w:p>
        </w:tc>
      </w:tr>
    </w:tbl>
    <w:p w:rsidR="00576EDA" w:rsidRPr="00576EDA" w:rsidRDefault="00576EDA" w:rsidP="00576EDA">
      <w:pPr>
        <w:rPr>
          <w:ins w:id="577" w:author="Nokia" w:date="2019-08-29T10:40:00Z"/>
          <w:rFonts w:eastAsia="SimSun"/>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76EDA" w:rsidRPr="00576EDA" w:rsidTr="00F126ED">
        <w:trPr>
          <w:ins w:id="578" w:author="Nokia" w:date="2019-08-29T14:55:00Z"/>
        </w:trPr>
        <w:tc>
          <w:tcPr>
            <w:tcW w:w="3686" w:type="dxa"/>
          </w:tcPr>
          <w:p w:rsidR="00576EDA" w:rsidRPr="00576EDA" w:rsidRDefault="00576EDA" w:rsidP="00576EDA">
            <w:pPr>
              <w:keepNext/>
              <w:keepLines/>
              <w:spacing w:after="0"/>
              <w:jc w:val="center"/>
              <w:rPr>
                <w:ins w:id="579" w:author="Nokia" w:date="2019-08-29T14:55:00Z"/>
                <w:rFonts w:ascii="Arial" w:eastAsia="SimSun" w:hAnsi="Arial"/>
                <w:b/>
                <w:sz w:val="18"/>
                <w:lang w:eastAsia="ja-JP"/>
              </w:rPr>
            </w:pPr>
            <w:bookmarkStart w:id="580" w:name="_Toc5691057"/>
            <w:ins w:id="581" w:author="Nokia" w:date="2019-08-29T14:55:00Z">
              <w:r w:rsidRPr="00576EDA">
                <w:rPr>
                  <w:rFonts w:ascii="Arial" w:eastAsia="SimSun" w:hAnsi="Arial"/>
                  <w:b/>
                  <w:sz w:val="18"/>
                  <w:lang w:eastAsia="ja-JP"/>
                </w:rPr>
                <w:t>Condition</w:t>
              </w:r>
            </w:ins>
          </w:p>
        </w:tc>
        <w:tc>
          <w:tcPr>
            <w:tcW w:w="5670" w:type="dxa"/>
          </w:tcPr>
          <w:p w:rsidR="00576EDA" w:rsidRPr="00576EDA" w:rsidRDefault="00576EDA" w:rsidP="00576EDA">
            <w:pPr>
              <w:keepNext/>
              <w:keepLines/>
              <w:spacing w:after="0"/>
              <w:jc w:val="center"/>
              <w:rPr>
                <w:ins w:id="582" w:author="Nokia" w:date="2019-08-29T14:55:00Z"/>
                <w:rFonts w:ascii="Arial" w:eastAsia="SimSun" w:hAnsi="Arial"/>
                <w:b/>
                <w:sz w:val="18"/>
                <w:lang w:eastAsia="ja-JP"/>
              </w:rPr>
            </w:pPr>
            <w:ins w:id="583" w:author="Nokia" w:date="2019-08-29T14:55:00Z">
              <w:r w:rsidRPr="00576EDA">
                <w:rPr>
                  <w:rFonts w:ascii="Arial" w:eastAsia="SimSun" w:hAnsi="Arial"/>
                  <w:b/>
                  <w:sz w:val="18"/>
                  <w:lang w:eastAsia="ja-JP"/>
                </w:rPr>
                <w:t>Explanation</w:t>
              </w:r>
            </w:ins>
          </w:p>
        </w:tc>
      </w:tr>
      <w:tr w:rsidR="00576EDA" w:rsidRPr="00576EDA" w:rsidTr="00F126ED">
        <w:trPr>
          <w:ins w:id="584" w:author="Nokia" w:date="2019-08-29T14:55:00Z"/>
        </w:trPr>
        <w:tc>
          <w:tcPr>
            <w:tcW w:w="3686" w:type="dxa"/>
          </w:tcPr>
          <w:p w:rsidR="00576EDA" w:rsidRPr="00576EDA" w:rsidRDefault="005C45D7" w:rsidP="003D57D2">
            <w:pPr>
              <w:keepNext/>
              <w:keepLines/>
              <w:spacing w:after="0"/>
              <w:rPr>
                <w:ins w:id="585" w:author="Nokia" w:date="2019-08-29T14:55:00Z"/>
                <w:rFonts w:ascii="Arial" w:eastAsia="SimSun" w:hAnsi="Arial"/>
                <w:sz w:val="18"/>
                <w:lang w:eastAsia="ja-JP"/>
              </w:rPr>
            </w:pPr>
            <w:ins w:id="586" w:author="Nokia" w:date="2019-08-29T10:40:00Z">
              <w:r w:rsidRPr="00576EDA">
                <w:rPr>
                  <w:rFonts w:ascii="Arial" w:eastAsia="SimSun" w:hAnsi="Arial"/>
                  <w:sz w:val="18"/>
                  <w:lang w:eastAsia="ja-JP"/>
                </w:rPr>
                <w:t>ifRegistrationRequestStopor</w:t>
              </w:r>
              <w:del w:id="587" w:author="Huawei" w:date="2019-09-26T17:49:00Z">
                <w:r w:rsidRPr="00576EDA" w:rsidDel="001E3EBA">
                  <w:rPr>
                    <w:rFonts w:ascii="Arial" w:eastAsia="SimSun" w:hAnsi="Arial"/>
                    <w:sz w:val="18"/>
                    <w:lang w:eastAsia="ja-JP"/>
                  </w:rPr>
                  <w:delText>PartialStop</w:delText>
                </w:r>
              </w:del>
            </w:ins>
            <w:ins w:id="588" w:author="Huawei" w:date="2019-10-02T09:00:00Z">
              <w:r w:rsidR="003D57D2">
                <w:rPr>
                  <w:rFonts w:ascii="Arial" w:eastAsia="SimSun" w:hAnsi="Arial"/>
                  <w:sz w:val="18"/>
                  <w:lang w:eastAsia="ja-JP"/>
                </w:rPr>
                <w:t>Remove</w:t>
              </w:r>
            </w:ins>
            <w:ins w:id="589" w:author="Nokia" w:date="2019-08-29T10:40:00Z">
              <w:r w:rsidRPr="00576EDA">
                <w:rPr>
                  <w:rFonts w:ascii="Arial" w:eastAsia="SimSun" w:hAnsi="Arial"/>
                  <w:sz w:val="18"/>
                  <w:lang w:eastAsia="ja-JP"/>
                </w:rPr>
                <w:t>orAdd</w:t>
              </w:r>
            </w:ins>
          </w:p>
        </w:tc>
        <w:tc>
          <w:tcPr>
            <w:tcW w:w="5670" w:type="dxa"/>
          </w:tcPr>
          <w:p w:rsidR="00576EDA" w:rsidRPr="00576EDA" w:rsidRDefault="00576EDA" w:rsidP="003D57D2">
            <w:pPr>
              <w:keepNext/>
              <w:keepLines/>
              <w:spacing w:after="0"/>
              <w:rPr>
                <w:ins w:id="590" w:author="Nokia" w:date="2019-08-29T14:55:00Z"/>
                <w:rFonts w:ascii="Arial" w:eastAsia="SimSun" w:hAnsi="Arial"/>
                <w:sz w:val="18"/>
                <w:lang w:eastAsia="ja-JP"/>
              </w:rPr>
            </w:pPr>
            <w:ins w:id="591" w:author="Nokia" w:date="2019-08-29T14:55:00Z">
              <w:r w:rsidRPr="00576EDA">
                <w:rPr>
                  <w:rFonts w:ascii="Arial" w:eastAsia="SimSun" w:hAnsi="Arial"/>
                  <w:sz w:val="18"/>
                  <w:lang w:eastAsia="ja-JP"/>
                </w:rPr>
                <w:t xml:space="preserve">This IE shall be present if the </w:t>
              </w:r>
              <w:r w:rsidRPr="00576EDA">
                <w:rPr>
                  <w:rFonts w:ascii="Arial" w:eastAsia="SimSun" w:hAnsi="Arial"/>
                  <w:i/>
                  <w:iCs/>
                  <w:sz w:val="18"/>
                  <w:lang w:eastAsia="ja-JP"/>
                </w:rPr>
                <w:t xml:space="preserve">Registration Request </w:t>
              </w:r>
              <w:r w:rsidRPr="00576EDA">
                <w:rPr>
                  <w:rFonts w:ascii="Arial" w:eastAsia="SimSun" w:hAnsi="Arial"/>
                  <w:sz w:val="18"/>
                  <w:lang w:eastAsia="ja-JP"/>
                </w:rPr>
                <w:t>IE is set to the value "stop", "</w:t>
              </w:r>
              <w:del w:id="592" w:author="Huawei" w:date="2019-09-26T18:52:00Z">
                <w:r w:rsidRPr="00576EDA" w:rsidDel="005C45D7">
                  <w:rPr>
                    <w:rFonts w:ascii="Arial" w:eastAsia="SimSun" w:hAnsi="Arial"/>
                    <w:sz w:val="18"/>
                    <w:lang w:eastAsia="ja-JP"/>
                  </w:rPr>
                  <w:delText>partial stop</w:delText>
                </w:r>
              </w:del>
            </w:ins>
            <w:ins w:id="593" w:author="Huawei" w:date="2019-10-02T09:03:00Z">
              <w:r w:rsidR="003D57D2">
                <w:rPr>
                  <w:rFonts w:ascii="Arial" w:eastAsia="SimSun" w:hAnsi="Arial"/>
                  <w:sz w:val="18"/>
                  <w:lang w:eastAsia="ja-JP"/>
                </w:rPr>
                <w:t>r</w:t>
              </w:r>
            </w:ins>
            <w:ins w:id="594" w:author="Huawei" w:date="2019-10-02T09:00:00Z">
              <w:r w:rsidR="003D57D2">
                <w:rPr>
                  <w:rFonts w:ascii="Arial" w:eastAsia="SimSun" w:hAnsi="Arial"/>
                  <w:sz w:val="18"/>
                  <w:lang w:eastAsia="ja-JP"/>
                </w:rPr>
                <w:t>emove</w:t>
              </w:r>
            </w:ins>
            <w:ins w:id="595" w:author="Nokia" w:date="2019-08-29T14:55:00Z">
              <w:r w:rsidRPr="00576EDA">
                <w:rPr>
                  <w:rFonts w:ascii="Arial" w:eastAsia="SimSun" w:hAnsi="Arial"/>
                  <w:sz w:val="18"/>
                  <w:lang w:eastAsia="ja-JP"/>
                </w:rPr>
                <w:t>" or "</w:t>
              </w:r>
            </w:ins>
            <w:ins w:id="596" w:author="Huawei" w:date="2019-10-02T09:03:00Z">
              <w:r w:rsidR="003D57D2">
                <w:rPr>
                  <w:rFonts w:ascii="Arial" w:eastAsia="SimSun" w:hAnsi="Arial"/>
                  <w:sz w:val="18"/>
                  <w:lang w:eastAsia="ja-JP"/>
                </w:rPr>
                <w:t>a</w:t>
              </w:r>
            </w:ins>
            <w:ins w:id="597" w:author="Huawei" w:date="2019-10-02T09:00:00Z">
              <w:r w:rsidR="003D57D2">
                <w:rPr>
                  <w:rFonts w:ascii="Arial" w:eastAsia="SimSun" w:hAnsi="Arial"/>
                  <w:sz w:val="18"/>
                  <w:lang w:eastAsia="ja-JP"/>
                </w:rPr>
                <w:t>dd</w:t>
              </w:r>
            </w:ins>
            <w:ins w:id="598" w:author="Nokia" w:date="2019-08-29T14:55:00Z">
              <w:r w:rsidRPr="00576EDA">
                <w:rPr>
                  <w:rFonts w:ascii="Arial" w:eastAsia="SimSun" w:hAnsi="Arial"/>
                  <w:sz w:val="18"/>
                  <w:lang w:eastAsia="ja-JP"/>
                </w:rPr>
                <w:t>".</w:t>
              </w:r>
            </w:ins>
          </w:p>
        </w:tc>
      </w:tr>
    </w:tbl>
    <w:p w:rsidR="00576EDA" w:rsidRPr="00576EDA" w:rsidRDefault="00576EDA" w:rsidP="004D0B14">
      <w:pPr>
        <w:rPr>
          <w:ins w:id="599" w:author="Nokia" w:date="2019-08-29T14:55:00Z"/>
          <w:rFonts w:eastAsia="SimSun"/>
        </w:rPr>
      </w:pPr>
    </w:p>
    <w:p w:rsidR="00576EDA" w:rsidRPr="00576EDA" w:rsidRDefault="00576EDA" w:rsidP="004D0B14">
      <w:pPr>
        <w:rPr>
          <w:rFonts w:eastAsia="SimSun"/>
        </w:rPr>
        <w:sectPr w:rsidR="00576EDA" w:rsidRPr="00576EDA" w:rsidSect="00F126ED">
          <w:footnotePr>
            <w:numRestart w:val="eachSect"/>
          </w:footnotePr>
          <w:pgSz w:w="11907" w:h="16840" w:code="9"/>
          <w:pgMar w:top="1418" w:right="1134" w:bottom="1134" w:left="1134" w:header="680" w:footer="567" w:gutter="0"/>
          <w:cols w:space="720"/>
        </w:sectPr>
      </w:pPr>
    </w:p>
    <w:p w:rsidR="00576EDA" w:rsidRPr="00576EDA" w:rsidRDefault="00576EDA" w:rsidP="00576EDA">
      <w:pPr>
        <w:keepNext/>
        <w:keepLines/>
        <w:spacing w:before="120"/>
        <w:ind w:left="1418" w:hanging="1418"/>
        <w:outlineLvl w:val="3"/>
        <w:rPr>
          <w:ins w:id="600" w:author="Nokia" w:date="2019-08-29T10:40:00Z"/>
          <w:rFonts w:ascii="Arial" w:eastAsia="SimSun" w:hAnsi="Arial"/>
          <w:sz w:val="24"/>
        </w:rPr>
      </w:pPr>
      <w:ins w:id="601" w:author="Nokia" w:date="2019-08-29T10:40:00Z">
        <w:r w:rsidRPr="00576EDA">
          <w:rPr>
            <w:rFonts w:ascii="Arial" w:eastAsia="SimSun" w:hAnsi="Arial"/>
            <w:sz w:val="24"/>
          </w:rPr>
          <w:lastRenderedPageBreak/>
          <w:t>9.1.3.</w:t>
        </w:r>
      </w:ins>
      <w:ins w:id="602" w:author="Nokia" w:date="2019-08-29T15:20:00Z">
        <w:r w:rsidRPr="00576EDA">
          <w:rPr>
            <w:rFonts w:ascii="Arial" w:eastAsia="SimSun" w:hAnsi="Arial"/>
            <w:sz w:val="24"/>
          </w:rPr>
          <w:t>D</w:t>
        </w:r>
      </w:ins>
      <w:ins w:id="603" w:author="Nokia" w:date="2019-08-29T10:40:00Z">
        <w:r w:rsidRPr="00576EDA">
          <w:rPr>
            <w:rFonts w:ascii="Arial" w:eastAsia="SimSun" w:hAnsi="Arial"/>
            <w:sz w:val="24"/>
          </w:rPr>
          <w:tab/>
        </w:r>
        <w:r w:rsidRPr="00576EDA">
          <w:rPr>
            <w:rFonts w:ascii="Arial" w:eastAsia="SimSun" w:hAnsi="Arial"/>
            <w:sz w:val="24"/>
            <w:szCs w:val="24"/>
          </w:rPr>
          <w:t>RESOURCE STATUS RESPONSE</w:t>
        </w:r>
        <w:bookmarkEnd w:id="580"/>
      </w:ins>
    </w:p>
    <w:p w:rsidR="00576EDA" w:rsidRPr="00576EDA" w:rsidRDefault="00576EDA" w:rsidP="00576EDA">
      <w:pPr>
        <w:keepLines/>
        <w:ind w:left="1135" w:hanging="851"/>
        <w:rPr>
          <w:ins w:id="604" w:author="Nokia" w:date="2019-08-30T09:31:00Z"/>
          <w:rFonts w:eastAsia="SimSun"/>
        </w:rPr>
      </w:pPr>
      <w:ins w:id="605" w:author="Nokia" w:date="2019-08-30T09:31:00Z">
        <w:r w:rsidRPr="00576EDA">
          <w:rPr>
            <w:rFonts w:eastAsia="SimSun"/>
          </w:rPr>
          <w:t>Editor’s note: The content of this section is FFS</w:t>
        </w:r>
      </w:ins>
    </w:p>
    <w:p w:rsidR="00576EDA" w:rsidRPr="00576EDA" w:rsidRDefault="00576EDA" w:rsidP="00576EDA">
      <w:pPr>
        <w:rPr>
          <w:ins w:id="606" w:author="Nokia" w:date="2019-08-29T10:40:00Z"/>
          <w:rFonts w:eastAsia="SimSun"/>
        </w:rPr>
      </w:pPr>
      <w:ins w:id="607" w:author="Nokia" w:date="2019-08-29T10:40:00Z">
        <w:r w:rsidRPr="00576EDA">
          <w:rPr>
            <w:rFonts w:eastAsia="SimSun"/>
          </w:rPr>
          <w:t>This message is sent by the NG-RAN node</w:t>
        </w:r>
        <w:r w:rsidRPr="00576EDA">
          <w:rPr>
            <w:rFonts w:eastAsia="SimSun"/>
            <w:vertAlign w:val="subscript"/>
          </w:rPr>
          <w:t>2</w:t>
        </w:r>
        <w:r w:rsidRPr="00576EDA">
          <w:rPr>
            <w:rFonts w:eastAsia="SimSun"/>
          </w:rPr>
          <w:t xml:space="preserve"> to indicate that the requested measurement, for all or for a subset of the measurement objects included in the measurement is successfully initiated.</w:t>
        </w:r>
      </w:ins>
    </w:p>
    <w:p w:rsidR="00576EDA" w:rsidRPr="00576EDA" w:rsidRDefault="00576EDA" w:rsidP="00576EDA">
      <w:pPr>
        <w:rPr>
          <w:ins w:id="608" w:author="Nokia" w:date="2019-08-29T10:40:00Z"/>
          <w:rFonts w:eastAsia="Batang"/>
        </w:rPr>
      </w:pPr>
      <w:ins w:id="609" w:author="Nokia" w:date="2019-08-29T10:40:00Z">
        <w:r w:rsidRPr="00576EDA">
          <w:rPr>
            <w:rFonts w:eastAsia="SimSun"/>
          </w:rPr>
          <w:t>Direction: NG-RAN node</w:t>
        </w:r>
        <w:r w:rsidRPr="00576EDA">
          <w:rPr>
            <w:rFonts w:eastAsia="SimSun"/>
            <w:vertAlign w:val="subscript"/>
          </w:rPr>
          <w:t>2</w:t>
        </w:r>
        <w:r w:rsidRPr="00576EDA">
          <w:rPr>
            <w:rFonts w:eastAsia="SimSun"/>
          </w:rPr>
          <w:t xml:space="preserve"> </w:t>
        </w:r>
        <w:r w:rsidRPr="00576EDA">
          <w:rPr>
            <w:rFonts w:eastAsia="SimSun"/>
          </w:rPr>
          <w:sym w:font="Symbol" w:char="F0AE"/>
        </w:r>
        <w:r w:rsidRPr="00576EDA">
          <w:rPr>
            <w:rFonts w:eastAsia="SimSun"/>
          </w:rPr>
          <w:t xml:space="preserve"> NG-RAN node</w:t>
        </w:r>
        <w:r w:rsidRPr="00576EDA">
          <w:rPr>
            <w:rFonts w:eastAsia="SimSun"/>
            <w:vertAlign w:val="subscript"/>
          </w:rPr>
          <w:t>1</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576EDA" w:rsidRPr="00576EDA" w:rsidTr="00F126ED">
        <w:trPr>
          <w:ins w:id="610" w:author="Nokia" w:date="2019-08-29T10:40:00Z"/>
        </w:trPr>
        <w:tc>
          <w:tcPr>
            <w:tcW w:w="2328"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jc w:val="center"/>
              <w:rPr>
                <w:ins w:id="611" w:author="Nokia" w:date="2019-08-29T10:40:00Z"/>
                <w:rFonts w:ascii="Arial" w:eastAsia="SimSun" w:hAnsi="Arial"/>
                <w:b/>
                <w:sz w:val="18"/>
                <w:lang w:eastAsia="ja-JP"/>
              </w:rPr>
            </w:pPr>
            <w:ins w:id="612" w:author="Nokia" w:date="2019-08-29T10:40:00Z">
              <w:r w:rsidRPr="00576EDA">
                <w:rPr>
                  <w:rFonts w:ascii="Arial" w:eastAsia="SimSun" w:hAnsi="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jc w:val="center"/>
              <w:rPr>
                <w:ins w:id="613" w:author="Nokia" w:date="2019-08-29T10:40:00Z"/>
                <w:rFonts w:ascii="Arial" w:eastAsia="SimSun" w:hAnsi="Arial"/>
                <w:b/>
                <w:sz w:val="18"/>
                <w:lang w:eastAsia="ja-JP"/>
              </w:rPr>
            </w:pPr>
            <w:ins w:id="614" w:author="Nokia" w:date="2019-08-29T10:40:00Z">
              <w:r w:rsidRPr="00576EDA">
                <w:rPr>
                  <w:rFonts w:ascii="Arial" w:eastAsia="SimSun" w:hAnsi="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jc w:val="center"/>
              <w:rPr>
                <w:ins w:id="615" w:author="Nokia" w:date="2019-08-29T10:40:00Z"/>
                <w:rFonts w:ascii="Arial" w:eastAsia="SimSun" w:hAnsi="Arial"/>
                <w:b/>
                <w:sz w:val="18"/>
                <w:lang w:eastAsia="ja-JP"/>
              </w:rPr>
            </w:pPr>
            <w:ins w:id="616" w:author="Nokia" w:date="2019-08-29T10:40:00Z">
              <w:r w:rsidRPr="00576EDA">
                <w:rPr>
                  <w:rFonts w:ascii="Arial" w:eastAsia="SimSun"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jc w:val="center"/>
              <w:rPr>
                <w:ins w:id="617" w:author="Nokia" w:date="2019-08-29T10:40:00Z"/>
                <w:rFonts w:ascii="Arial" w:eastAsia="SimSun" w:hAnsi="Arial"/>
                <w:b/>
                <w:sz w:val="18"/>
                <w:lang w:eastAsia="ja-JP"/>
              </w:rPr>
            </w:pPr>
            <w:ins w:id="618" w:author="Nokia" w:date="2019-08-29T10:40:00Z">
              <w:r w:rsidRPr="00576EDA">
                <w:rPr>
                  <w:rFonts w:ascii="Arial" w:eastAsia="SimSun" w:hAnsi="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jc w:val="center"/>
              <w:rPr>
                <w:ins w:id="619" w:author="Nokia" w:date="2019-08-29T10:40:00Z"/>
                <w:rFonts w:ascii="Arial" w:eastAsia="SimSun" w:hAnsi="Arial"/>
                <w:b/>
                <w:sz w:val="18"/>
                <w:lang w:eastAsia="ja-JP"/>
              </w:rPr>
            </w:pPr>
            <w:ins w:id="620" w:author="Nokia" w:date="2019-08-29T10:40:00Z">
              <w:r w:rsidRPr="00576EDA">
                <w:rPr>
                  <w:rFonts w:ascii="Arial" w:eastAsia="SimSun"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jc w:val="center"/>
              <w:rPr>
                <w:ins w:id="621" w:author="Nokia" w:date="2019-08-29T10:40:00Z"/>
                <w:rFonts w:ascii="Arial" w:eastAsia="SimSun" w:hAnsi="Arial"/>
                <w:b/>
                <w:sz w:val="18"/>
                <w:lang w:eastAsia="ja-JP"/>
              </w:rPr>
            </w:pPr>
            <w:ins w:id="622" w:author="Nokia" w:date="2019-08-29T10:40:00Z">
              <w:r w:rsidRPr="00576EDA">
                <w:rPr>
                  <w:rFonts w:ascii="Arial" w:eastAsia="SimSun" w:hAnsi="Arial"/>
                  <w:b/>
                  <w:sz w:val="18"/>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jc w:val="center"/>
              <w:rPr>
                <w:ins w:id="623" w:author="Nokia" w:date="2019-08-29T10:40:00Z"/>
                <w:rFonts w:ascii="Arial" w:eastAsia="SimSun" w:hAnsi="Arial"/>
                <w:b/>
                <w:sz w:val="18"/>
                <w:lang w:eastAsia="ja-JP"/>
              </w:rPr>
            </w:pPr>
            <w:ins w:id="624" w:author="Nokia" w:date="2019-08-29T10:40:00Z">
              <w:r w:rsidRPr="00576EDA">
                <w:rPr>
                  <w:rFonts w:ascii="Arial" w:eastAsia="SimSun" w:hAnsi="Arial"/>
                  <w:b/>
                  <w:sz w:val="18"/>
                  <w:lang w:eastAsia="ja-JP"/>
                </w:rPr>
                <w:t>Assigned Criticality</w:t>
              </w:r>
            </w:ins>
          </w:p>
        </w:tc>
      </w:tr>
      <w:tr w:rsidR="00576EDA" w:rsidRPr="00576EDA" w:rsidTr="00F126ED">
        <w:trPr>
          <w:ins w:id="625" w:author="Nokia" w:date="2019-08-29T10:40:00Z"/>
        </w:trPr>
        <w:tc>
          <w:tcPr>
            <w:tcW w:w="2328"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ins w:id="626" w:author="Nokia" w:date="2019-08-29T10:40:00Z"/>
                <w:rFonts w:ascii="Arial" w:eastAsia="SimSun" w:hAnsi="Arial"/>
                <w:sz w:val="18"/>
                <w:lang w:eastAsia="ja-JP"/>
              </w:rPr>
            </w:pPr>
            <w:ins w:id="627" w:author="Nokia" w:date="2019-08-29T10:40:00Z">
              <w:r w:rsidRPr="00576EDA">
                <w:rPr>
                  <w:rFonts w:ascii="Arial" w:eastAsia="SimSun" w:hAnsi="Arial"/>
                  <w:sz w:val="18"/>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ins w:id="628" w:author="Nokia" w:date="2019-08-29T10:40:00Z"/>
                <w:rFonts w:ascii="Arial" w:eastAsia="SimSun" w:hAnsi="Arial"/>
                <w:sz w:val="18"/>
                <w:lang w:eastAsia="ja-JP"/>
              </w:rPr>
            </w:pPr>
            <w:ins w:id="629" w:author="Nokia" w:date="2019-08-29T10:40:00Z">
              <w:r w:rsidRPr="00576EDA">
                <w:rPr>
                  <w:rFonts w:ascii="Arial" w:eastAsia="SimSun"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ins w:id="630" w:author="Nokia" w:date="2019-08-29T10:40:00Z"/>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ins w:id="631" w:author="Nokia" w:date="2019-08-29T10:40:00Z"/>
                <w:rFonts w:ascii="Arial" w:eastAsia="SimSun" w:hAnsi="Arial"/>
                <w:sz w:val="18"/>
                <w:lang w:eastAsia="ja-JP"/>
              </w:rPr>
            </w:pPr>
            <w:ins w:id="632" w:author="Nokia" w:date="2019-08-29T10:40:00Z">
              <w:r w:rsidRPr="00576EDA">
                <w:rPr>
                  <w:rFonts w:ascii="Arial" w:eastAsia="SimSun" w:hAnsi="Arial"/>
                  <w:sz w:val="18"/>
                  <w:lang w:eastAsia="ja-JP"/>
                </w:rPr>
                <w:t>9.2.3.1</w:t>
              </w:r>
            </w:ins>
          </w:p>
        </w:tc>
        <w:tc>
          <w:tcPr>
            <w:tcW w:w="2160"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ins w:id="633" w:author="Nokia" w:date="2019-08-29T10:40:00Z"/>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jc w:val="center"/>
              <w:rPr>
                <w:ins w:id="634" w:author="Nokia" w:date="2019-08-29T10:40:00Z"/>
                <w:rFonts w:ascii="Arial" w:eastAsia="SimSun" w:hAnsi="Arial"/>
                <w:sz w:val="18"/>
                <w:lang w:eastAsia="ja-JP"/>
              </w:rPr>
            </w:pPr>
            <w:ins w:id="635" w:author="Nokia" w:date="2019-08-29T10:40:00Z">
              <w:r w:rsidRPr="00576EDA">
                <w:rPr>
                  <w:rFonts w:ascii="Arial" w:eastAsia="SimSun" w:hAnsi="Arial"/>
                  <w:sz w:val="18"/>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jc w:val="center"/>
              <w:rPr>
                <w:ins w:id="636" w:author="Nokia" w:date="2019-08-29T10:40:00Z"/>
                <w:rFonts w:ascii="Arial" w:eastAsia="SimSun" w:hAnsi="Arial"/>
                <w:sz w:val="18"/>
                <w:lang w:eastAsia="ja-JP"/>
              </w:rPr>
            </w:pPr>
            <w:ins w:id="637" w:author="Nokia" w:date="2019-08-29T10:40:00Z">
              <w:r w:rsidRPr="00576EDA">
                <w:rPr>
                  <w:rFonts w:ascii="Arial" w:eastAsia="SimSun" w:hAnsi="Arial"/>
                  <w:sz w:val="18"/>
                  <w:lang w:eastAsia="ja-JP"/>
                </w:rPr>
                <w:t>reject</w:t>
              </w:r>
            </w:ins>
          </w:p>
        </w:tc>
      </w:tr>
      <w:tr w:rsidR="00576EDA" w:rsidRPr="00576EDA" w:rsidTr="00F126ED">
        <w:trPr>
          <w:ins w:id="638" w:author="Nokia" w:date="2019-08-29T10:40:00Z"/>
        </w:trPr>
        <w:tc>
          <w:tcPr>
            <w:tcW w:w="2328"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ins w:id="639" w:author="Nokia" w:date="2019-08-29T10:40:00Z"/>
                <w:rFonts w:ascii="Arial" w:eastAsia="SimSun" w:hAnsi="Arial"/>
                <w:sz w:val="18"/>
                <w:lang w:eastAsia="ja-JP"/>
              </w:rPr>
            </w:pPr>
            <w:ins w:id="640" w:author="Nokia" w:date="2019-08-29T10:40:00Z">
              <w:r w:rsidRPr="00576EDA">
                <w:rPr>
                  <w:rFonts w:ascii="Arial" w:eastAsia="SimSun" w:hAnsi="Arial"/>
                  <w:sz w:val="18"/>
                  <w:lang w:eastAsia="ja-JP"/>
                </w:rPr>
                <w:t>NG-RAN node1 Measurement ID</w:t>
              </w:r>
            </w:ins>
          </w:p>
        </w:tc>
        <w:tc>
          <w:tcPr>
            <w:tcW w:w="1080"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ins w:id="641" w:author="Nokia" w:date="2019-08-29T10:40:00Z"/>
                <w:rFonts w:ascii="Arial" w:eastAsia="SimSun" w:hAnsi="Arial"/>
                <w:sz w:val="18"/>
                <w:lang w:eastAsia="ja-JP"/>
              </w:rPr>
            </w:pPr>
            <w:ins w:id="642" w:author="Nokia" w:date="2019-08-29T10:40:00Z">
              <w:r w:rsidRPr="00576EDA">
                <w:rPr>
                  <w:rFonts w:ascii="Arial" w:eastAsia="SimSun"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ins w:id="643" w:author="Nokia" w:date="2019-08-29T10:40:00Z"/>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ins w:id="644" w:author="Nokia" w:date="2019-08-29T10:40:00Z"/>
                <w:rFonts w:ascii="Arial" w:eastAsia="SimSun" w:hAnsi="Arial"/>
                <w:sz w:val="18"/>
                <w:lang w:eastAsia="ja-JP"/>
              </w:rPr>
            </w:pPr>
            <w:ins w:id="645" w:author="Nokia" w:date="2019-08-29T10:40:00Z">
              <w:r w:rsidRPr="00576EDA">
                <w:rPr>
                  <w:rFonts w:ascii="Arial" w:eastAsia="SimSun" w:hAnsi="Arial"/>
                  <w:sz w:val="18"/>
                  <w:lang w:eastAsia="ja-JP"/>
                </w:rPr>
                <w:t>I</w:t>
              </w:r>
            </w:ins>
            <w:ins w:id="646" w:author="Nokia" w:date="2019-08-30T09:28:00Z">
              <w:r w:rsidRPr="00576EDA">
                <w:rPr>
                  <w:rFonts w:ascii="Arial" w:eastAsia="SimSun" w:hAnsi="Arial"/>
                  <w:sz w:val="18"/>
                  <w:lang w:eastAsia="ja-JP"/>
                </w:rPr>
                <w:t>NTEGER (1..4095,...)</w:t>
              </w:r>
            </w:ins>
          </w:p>
        </w:tc>
        <w:tc>
          <w:tcPr>
            <w:tcW w:w="2160"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ins w:id="647" w:author="Nokia" w:date="2019-08-29T10:40:00Z"/>
                <w:rFonts w:ascii="Arial" w:eastAsia="SimSun" w:hAnsi="Arial"/>
                <w:sz w:val="18"/>
                <w:lang w:eastAsia="ja-JP"/>
              </w:rPr>
            </w:pPr>
            <w:ins w:id="648" w:author="Nokia" w:date="2019-08-29T10:40:00Z">
              <w:r w:rsidRPr="00576EDA">
                <w:rPr>
                  <w:rFonts w:ascii="Arial" w:eastAsia="SimSun" w:hAnsi="Arial"/>
                  <w:sz w:val="18"/>
                  <w:lang w:eastAsia="ja-JP"/>
                </w:rPr>
                <w:t>Allocated by NG-RAN node</w:t>
              </w:r>
              <w:r w:rsidRPr="00576EDA">
                <w:rPr>
                  <w:rFonts w:ascii="Arial" w:eastAsia="SimSun" w:hAnsi="Arial"/>
                  <w:sz w:val="18"/>
                  <w:vertAlign w:val="subscript"/>
                  <w:lang w:eastAsia="ja-JP"/>
                </w:rPr>
                <w:t>1</w:t>
              </w:r>
            </w:ins>
          </w:p>
        </w:tc>
        <w:tc>
          <w:tcPr>
            <w:tcW w:w="1080"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jc w:val="center"/>
              <w:rPr>
                <w:ins w:id="649" w:author="Nokia" w:date="2019-08-29T10:40:00Z"/>
                <w:rFonts w:ascii="Arial" w:eastAsia="SimSun" w:hAnsi="Arial"/>
                <w:sz w:val="18"/>
                <w:lang w:eastAsia="ja-JP"/>
              </w:rPr>
            </w:pPr>
            <w:ins w:id="650" w:author="Nokia" w:date="2019-08-29T10:40:00Z">
              <w:r w:rsidRPr="00576EDA">
                <w:rPr>
                  <w:rFonts w:ascii="Arial" w:eastAsia="SimSun" w:hAnsi="Arial"/>
                  <w:sz w:val="18"/>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jc w:val="center"/>
              <w:rPr>
                <w:ins w:id="651" w:author="Nokia" w:date="2019-08-29T10:40:00Z"/>
                <w:rFonts w:ascii="Arial" w:eastAsia="SimSun" w:hAnsi="Arial"/>
                <w:sz w:val="18"/>
                <w:lang w:eastAsia="ja-JP"/>
              </w:rPr>
            </w:pPr>
            <w:ins w:id="652" w:author="Nokia" w:date="2019-08-29T10:40:00Z">
              <w:r w:rsidRPr="00576EDA">
                <w:rPr>
                  <w:rFonts w:ascii="Arial" w:eastAsia="SimSun" w:hAnsi="Arial"/>
                  <w:sz w:val="18"/>
                  <w:lang w:eastAsia="ja-JP"/>
                </w:rPr>
                <w:t>reject</w:t>
              </w:r>
            </w:ins>
          </w:p>
        </w:tc>
      </w:tr>
      <w:tr w:rsidR="00576EDA" w:rsidRPr="00576EDA" w:rsidTr="00F126ED">
        <w:trPr>
          <w:ins w:id="653" w:author="Nokia" w:date="2019-08-29T10:40:00Z"/>
        </w:trPr>
        <w:tc>
          <w:tcPr>
            <w:tcW w:w="2328"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ins w:id="654" w:author="Nokia" w:date="2019-08-29T10:40:00Z"/>
                <w:rFonts w:ascii="Arial" w:eastAsia="SimSun" w:hAnsi="Arial"/>
                <w:sz w:val="18"/>
                <w:lang w:eastAsia="ja-JP"/>
              </w:rPr>
            </w:pPr>
            <w:ins w:id="655" w:author="Nokia" w:date="2019-08-29T10:40:00Z">
              <w:r w:rsidRPr="00576EDA">
                <w:rPr>
                  <w:rFonts w:ascii="Arial" w:eastAsia="SimSun" w:hAnsi="Arial"/>
                  <w:sz w:val="18"/>
                  <w:lang w:eastAsia="ja-JP"/>
                </w:rPr>
                <w:t>NG-RAN node2 Measurement ID</w:t>
              </w:r>
            </w:ins>
          </w:p>
        </w:tc>
        <w:tc>
          <w:tcPr>
            <w:tcW w:w="1080"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ins w:id="656" w:author="Nokia" w:date="2019-08-29T10:40:00Z"/>
                <w:rFonts w:ascii="Arial" w:eastAsia="SimSun" w:hAnsi="Arial"/>
                <w:sz w:val="18"/>
                <w:lang w:eastAsia="ja-JP"/>
              </w:rPr>
            </w:pPr>
            <w:ins w:id="657" w:author="Nokia" w:date="2019-08-29T10:40:00Z">
              <w:r w:rsidRPr="00576EDA">
                <w:rPr>
                  <w:rFonts w:ascii="Arial" w:eastAsia="SimSun"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ins w:id="658" w:author="Nokia" w:date="2019-08-29T10:40:00Z"/>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ins w:id="659" w:author="Nokia" w:date="2019-08-29T10:40:00Z"/>
                <w:rFonts w:ascii="Arial" w:eastAsia="SimSun" w:hAnsi="Arial"/>
                <w:sz w:val="18"/>
                <w:lang w:eastAsia="ja-JP"/>
              </w:rPr>
            </w:pPr>
            <w:ins w:id="660" w:author="Nokia" w:date="2019-08-29T10:40:00Z">
              <w:r w:rsidRPr="00576EDA">
                <w:rPr>
                  <w:rFonts w:ascii="Arial" w:eastAsia="SimSun" w:hAnsi="Arial"/>
                  <w:sz w:val="18"/>
                  <w:lang w:eastAsia="ja-JP"/>
                </w:rPr>
                <w:t>I</w:t>
              </w:r>
            </w:ins>
            <w:ins w:id="661" w:author="Nokia" w:date="2019-08-30T09:28:00Z">
              <w:r w:rsidRPr="00576EDA">
                <w:rPr>
                  <w:rFonts w:ascii="Arial" w:eastAsia="SimSun" w:hAnsi="Arial"/>
                  <w:sz w:val="18"/>
                  <w:lang w:eastAsia="ja-JP"/>
                </w:rPr>
                <w:t>NTEGER (1..4095,...)</w:t>
              </w:r>
            </w:ins>
          </w:p>
        </w:tc>
        <w:tc>
          <w:tcPr>
            <w:tcW w:w="2160"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ins w:id="662" w:author="Nokia" w:date="2019-08-29T10:40:00Z"/>
                <w:rFonts w:ascii="Arial" w:eastAsia="SimSun" w:hAnsi="Arial"/>
                <w:sz w:val="18"/>
                <w:lang w:eastAsia="ja-JP"/>
              </w:rPr>
            </w:pPr>
            <w:ins w:id="663" w:author="Nokia" w:date="2019-08-29T10:40:00Z">
              <w:r w:rsidRPr="00576EDA">
                <w:rPr>
                  <w:rFonts w:ascii="Arial" w:eastAsia="SimSun" w:hAnsi="Arial"/>
                  <w:sz w:val="18"/>
                  <w:lang w:eastAsia="ja-JP"/>
                </w:rPr>
                <w:t>Allocated by NG-RAN node</w:t>
              </w:r>
              <w:r w:rsidRPr="00576EDA">
                <w:rPr>
                  <w:rFonts w:ascii="Arial" w:eastAsia="SimSun" w:hAnsi="Arial"/>
                  <w:sz w:val="18"/>
                  <w:vertAlign w:val="subscript"/>
                  <w:lang w:eastAsia="ja-JP"/>
                </w:rPr>
                <w:t>2</w:t>
              </w:r>
            </w:ins>
          </w:p>
        </w:tc>
        <w:tc>
          <w:tcPr>
            <w:tcW w:w="1080"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jc w:val="center"/>
              <w:rPr>
                <w:ins w:id="664" w:author="Nokia" w:date="2019-08-29T10:40:00Z"/>
                <w:rFonts w:ascii="Arial" w:eastAsia="SimSun" w:hAnsi="Arial"/>
                <w:sz w:val="18"/>
                <w:lang w:eastAsia="ja-JP"/>
              </w:rPr>
            </w:pPr>
            <w:ins w:id="665" w:author="Nokia" w:date="2019-08-29T10:40:00Z">
              <w:r w:rsidRPr="00576EDA">
                <w:rPr>
                  <w:rFonts w:ascii="Arial" w:eastAsia="SimSun" w:hAnsi="Arial"/>
                  <w:sz w:val="18"/>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jc w:val="center"/>
              <w:rPr>
                <w:ins w:id="666" w:author="Nokia" w:date="2019-08-29T10:40:00Z"/>
                <w:rFonts w:ascii="Arial" w:eastAsia="SimSun" w:hAnsi="Arial"/>
                <w:sz w:val="18"/>
                <w:lang w:eastAsia="ja-JP"/>
              </w:rPr>
            </w:pPr>
            <w:ins w:id="667" w:author="Nokia" w:date="2019-08-29T10:40:00Z">
              <w:r w:rsidRPr="00576EDA">
                <w:rPr>
                  <w:rFonts w:ascii="Arial" w:eastAsia="SimSun" w:hAnsi="Arial"/>
                  <w:sz w:val="18"/>
                  <w:lang w:eastAsia="ja-JP"/>
                </w:rPr>
                <w:t>reject</w:t>
              </w:r>
            </w:ins>
          </w:p>
        </w:tc>
      </w:tr>
      <w:tr w:rsidR="00576EDA" w:rsidRPr="00576EDA" w:rsidTr="00F126ED">
        <w:trPr>
          <w:ins w:id="668" w:author="Nokia" w:date="2019-08-29T14:57:00Z"/>
        </w:trPr>
        <w:tc>
          <w:tcPr>
            <w:tcW w:w="2328"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ins w:id="669" w:author="Nokia" w:date="2019-08-29T14:57:00Z"/>
                <w:rFonts w:ascii="Arial" w:eastAsia="SimSun" w:hAnsi="Arial"/>
                <w:sz w:val="18"/>
                <w:lang w:eastAsia="ja-JP"/>
              </w:rPr>
            </w:pPr>
            <w:ins w:id="670" w:author="Nokia" w:date="2019-08-29T14:57:00Z">
              <w:r w:rsidRPr="00576EDA">
                <w:rPr>
                  <w:rFonts w:ascii="Arial" w:eastAsia="SimSun" w:hAnsi="Arial"/>
                  <w:sz w:val="18"/>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ins w:id="671" w:author="Nokia" w:date="2019-08-29T14:57:00Z"/>
                <w:rFonts w:ascii="Arial" w:eastAsia="SimSun" w:hAnsi="Arial"/>
                <w:sz w:val="18"/>
                <w:lang w:eastAsia="ja-JP"/>
              </w:rPr>
            </w:pPr>
            <w:ins w:id="672" w:author="Nokia" w:date="2019-08-29T14:57:00Z">
              <w:r w:rsidRPr="00576EDA">
                <w:rPr>
                  <w:rFonts w:ascii="Arial" w:eastAsia="SimSun"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ins w:id="673" w:author="Nokia" w:date="2019-08-29T14:57:00Z"/>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ins w:id="674" w:author="Nokia" w:date="2019-08-29T14:57:00Z"/>
                <w:rFonts w:ascii="Arial" w:eastAsia="SimSun" w:hAnsi="Arial"/>
                <w:sz w:val="18"/>
                <w:highlight w:val="yellow"/>
                <w:lang w:eastAsia="ja-JP"/>
              </w:rPr>
            </w:pPr>
            <w:ins w:id="675" w:author="Nokia" w:date="2019-08-29T14:57:00Z">
              <w:r w:rsidRPr="00576EDA">
                <w:rPr>
                  <w:rFonts w:ascii="Arial" w:eastAsia="SimSun" w:hAnsi="Arial"/>
                  <w:sz w:val="18"/>
                  <w:lang w:eastAsia="ja-JP"/>
                </w:rPr>
                <w:t>9.2.3</w:t>
              </w:r>
            </w:ins>
            <w:ins w:id="676" w:author="Nokia" w:date="2019-08-29T14:58:00Z">
              <w:r w:rsidRPr="00576EDA">
                <w:rPr>
                  <w:rFonts w:ascii="Arial" w:eastAsia="SimSun" w:hAnsi="Arial"/>
                  <w:sz w:val="18"/>
                  <w:lang w:eastAsia="ja-JP"/>
                </w:rPr>
                <w:t>.3</w:t>
              </w:r>
            </w:ins>
          </w:p>
        </w:tc>
        <w:tc>
          <w:tcPr>
            <w:tcW w:w="2160"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ins w:id="677" w:author="Nokia" w:date="2019-08-29T14:57:00Z"/>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jc w:val="center"/>
              <w:rPr>
                <w:ins w:id="678" w:author="Nokia" w:date="2019-08-29T14:57:00Z"/>
                <w:rFonts w:ascii="Arial" w:eastAsia="SimSun" w:hAnsi="Arial"/>
                <w:sz w:val="18"/>
                <w:lang w:eastAsia="ja-JP"/>
              </w:rPr>
            </w:pPr>
            <w:ins w:id="679" w:author="Nokia" w:date="2019-08-29T14:57:00Z">
              <w:r w:rsidRPr="00576EDA">
                <w:rPr>
                  <w:rFonts w:ascii="Arial" w:eastAsia="SimSun" w:hAnsi="Arial"/>
                  <w:sz w:val="18"/>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jc w:val="center"/>
              <w:rPr>
                <w:ins w:id="680" w:author="Nokia" w:date="2019-08-29T14:57:00Z"/>
                <w:rFonts w:ascii="Arial" w:eastAsia="SimSun" w:hAnsi="Arial"/>
                <w:sz w:val="18"/>
                <w:lang w:eastAsia="ja-JP"/>
              </w:rPr>
            </w:pPr>
            <w:ins w:id="681" w:author="Nokia" w:date="2019-08-29T14:57:00Z">
              <w:r w:rsidRPr="00576EDA">
                <w:rPr>
                  <w:rFonts w:ascii="Arial" w:eastAsia="SimSun" w:hAnsi="Arial"/>
                  <w:sz w:val="18"/>
                  <w:lang w:eastAsia="ja-JP"/>
                </w:rPr>
                <w:t>ignore</w:t>
              </w:r>
            </w:ins>
          </w:p>
        </w:tc>
      </w:tr>
      <w:tr w:rsidR="006A012D" w:rsidRPr="00576EDA" w:rsidTr="00F126ED">
        <w:trPr>
          <w:ins w:id="682" w:author="Huawei" w:date="2019-09-26T19:34:00Z"/>
        </w:trPr>
        <w:tc>
          <w:tcPr>
            <w:tcW w:w="2328" w:type="dxa"/>
            <w:tcBorders>
              <w:top w:val="single" w:sz="4" w:space="0" w:color="auto"/>
              <w:left w:val="single" w:sz="4" w:space="0" w:color="auto"/>
              <w:bottom w:val="single" w:sz="4" w:space="0" w:color="auto"/>
              <w:right w:val="single" w:sz="4" w:space="0" w:color="auto"/>
            </w:tcBorders>
          </w:tcPr>
          <w:p w:rsidR="006A012D" w:rsidRPr="006A012D" w:rsidRDefault="006A012D" w:rsidP="006A012D">
            <w:pPr>
              <w:keepNext/>
              <w:keepLines/>
              <w:spacing w:after="0"/>
              <w:rPr>
                <w:ins w:id="683" w:author="Huawei" w:date="2019-09-26T19:34:00Z"/>
                <w:rFonts w:ascii="Arial" w:eastAsia="SimSun" w:hAnsi="Arial" w:cs="Arial"/>
                <w:sz w:val="18"/>
                <w:szCs w:val="18"/>
                <w:lang w:eastAsia="ja-JP"/>
              </w:rPr>
            </w:pPr>
            <w:ins w:id="684" w:author="Huawei" w:date="2019-09-26T19:35:00Z">
              <w:r w:rsidRPr="006A012D">
                <w:rPr>
                  <w:rFonts w:ascii="Arial" w:hAnsi="Arial" w:cs="Arial"/>
                  <w:b/>
                  <w:sz w:val="18"/>
                  <w:szCs w:val="18"/>
                  <w:lang w:eastAsia="ja-JP"/>
                </w:rPr>
                <w:t>Measurement Initiation Result</w:t>
              </w:r>
            </w:ins>
          </w:p>
        </w:tc>
        <w:tc>
          <w:tcPr>
            <w:tcW w:w="1080" w:type="dxa"/>
            <w:tcBorders>
              <w:top w:val="single" w:sz="4" w:space="0" w:color="auto"/>
              <w:left w:val="single" w:sz="4" w:space="0" w:color="auto"/>
              <w:bottom w:val="single" w:sz="4" w:space="0" w:color="auto"/>
              <w:right w:val="single" w:sz="4" w:space="0" w:color="auto"/>
            </w:tcBorders>
          </w:tcPr>
          <w:p w:rsidR="006A012D" w:rsidRPr="006A012D" w:rsidRDefault="006A012D" w:rsidP="006A012D">
            <w:pPr>
              <w:keepNext/>
              <w:keepLines/>
              <w:spacing w:after="0"/>
              <w:rPr>
                <w:ins w:id="685" w:author="Huawei" w:date="2019-09-26T19:34:00Z"/>
                <w:rFonts w:ascii="Arial" w:eastAsia="SimSun" w:hAnsi="Arial" w:cs="Arial"/>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6A012D" w:rsidRPr="006A012D" w:rsidRDefault="006A012D" w:rsidP="006A012D">
            <w:pPr>
              <w:keepNext/>
              <w:keepLines/>
              <w:spacing w:after="0"/>
              <w:rPr>
                <w:ins w:id="686" w:author="Huawei" w:date="2019-09-26T19:34:00Z"/>
                <w:rFonts w:ascii="Arial" w:eastAsia="SimSun" w:hAnsi="Arial" w:cs="Arial"/>
                <w:i/>
                <w:sz w:val="18"/>
                <w:szCs w:val="18"/>
                <w:lang w:eastAsia="ja-JP"/>
              </w:rPr>
            </w:pPr>
            <w:ins w:id="687" w:author="Huawei" w:date="2019-09-26T19:35:00Z">
              <w:r w:rsidRPr="006A012D">
                <w:rPr>
                  <w:rFonts w:ascii="Arial" w:hAnsi="Arial" w:cs="Arial"/>
                  <w:i/>
                  <w:sz w:val="18"/>
                  <w:szCs w:val="18"/>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6A012D" w:rsidRPr="006A012D" w:rsidRDefault="006A012D" w:rsidP="006A012D">
            <w:pPr>
              <w:keepNext/>
              <w:keepLines/>
              <w:spacing w:after="0"/>
              <w:rPr>
                <w:ins w:id="688" w:author="Huawei" w:date="2019-09-26T19:34: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6A012D" w:rsidRPr="006A012D" w:rsidRDefault="006A012D" w:rsidP="003D57D2">
            <w:pPr>
              <w:keepNext/>
              <w:keepLines/>
              <w:spacing w:after="0"/>
              <w:rPr>
                <w:ins w:id="689" w:author="Huawei" w:date="2019-09-26T19:34:00Z"/>
                <w:rFonts w:ascii="Arial" w:eastAsia="SimSun" w:hAnsi="Arial" w:cs="Arial"/>
                <w:sz w:val="18"/>
                <w:szCs w:val="18"/>
                <w:lang w:eastAsia="ja-JP"/>
              </w:rPr>
            </w:pPr>
            <w:ins w:id="690" w:author="Huawei" w:date="2019-09-26T19:35:00Z">
              <w:r w:rsidRPr="006A012D">
                <w:rPr>
                  <w:rFonts w:ascii="Arial" w:hAnsi="Arial" w:cs="Arial"/>
                  <w:sz w:val="18"/>
                  <w:szCs w:val="18"/>
                  <w:lang w:eastAsia="ja-JP"/>
                </w:rPr>
                <w:t>List of all cells</w:t>
              </w:r>
            </w:ins>
            <w:ins w:id="691" w:author="Huawei" w:date="2019-09-26T19:37:00Z">
              <w:r>
                <w:rPr>
                  <w:rFonts w:ascii="Arial" w:hAnsi="Arial" w:cs="Arial"/>
                  <w:sz w:val="18"/>
                  <w:szCs w:val="18"/>
                  <w:lang w:eastAsia="ja-JP"/>
                </w:rPr>
                <w:t xml:space="preserve"> </w:t>
              </w:r>
            </w:ins>
            <w:ins w:id="692" w:author="Huawei" w:date="2019-09-26T19:35:00Z">
              <w:r w:rsidRPr="006A012D">
                <w:rPr>
                  <w:rFonts w:ascii="Arial" w:hAnsi="Arial" w:cs="Arial"/>
                  <w:sz w:val="18"/>
                  <w:szCs w:val="18"/>
                  <w:lang w:eastAsia="ja-JP"/>
                </w:rPr>
                <w:t>in which measurement objects were requested, included when indicating partial success</w:t>
              </w:r>
            </w:ins>
          </w:p>
        </w:tc>
        <w:tc>
          <w:tcPr>
            <w:tcW w:w="1080" w:type="dxa"/>
            <w:tcBorders>
              <w:top w:val="single" w:sz="4" w:space="0" w:color="auto"/>
              <w:left w:val="single" w:sz="4" w:space="0" w:color="auto"/>
              <w:bottom w:val="single" w:sz="4" w:space="0" w:color="auto"/>
              <w:right w:val="single" w:sz="4" w:space="0" w:color="auto"/>
            </w:tcBorders>
          </w:tcPr>
          <w:p w:rsidR="006A012D" w:rsidRPr="006A012D" w:rsidRDefault="006A012D" w:rsidP="006A012D">
            <w:pPr>
              <w:keepNext/>
              <w:keepLines/>
              <w:spacing w:after="0"/>
              <w:jc w:val="center"/>
              <w:rPr>
                <w:ins w:id="693" w:author="Huawei" w:date="2019-09-26T19:34:00Z"/>
                <w:rFonts w:ascii="Arial" w:eastAsia="SimSun" w:hAnsi="Arial" w:cs="Arial"/>
                <w:sz w:val="18"/>
                <w:szCs w:val="18"/>
                <w:lang w:eastAsia="ja-JP"/>
              </w:rPr>
            </w:pPr>
            <w:ins w:id="694" w:author="Huawei" w:date="2019-09-26T19:35:00Z">
              <w:r w:rsidRPr="006A012D">
                <w:rPr>
                  <w:rFonts w:ascii="Arial" w:hAnsi="Arial" w:cs="Arial"/>
                  <w:sz w:val="18"/>
                  <w:szCs w:val="18"/>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6A012D" w:rsidRPr="006A012D" w:rsidRDefault="006A012D" w:rsidP="006A012D">
            <w:pPr>
              <w:keepNext/>
              <w:keepLines/>
              <w:spacing w:after="0"/>
              <w:jc w:val="center"/>
              <w:rPr>
                <w:ins w:id="695" w:author="Huawei" w:date="2019-09-26T19:34:00Z"/>
                <w:rFonts w:ascii="Arial" w:eastAsia="SimSun" w:hAnsi="Arial" w:cs="Arial"/>
                <w:sz w:val="18"/>
                <w:szCs w:val="18"/>
                <w:lang w:eastAsia="ja-JP"/>
              </w:rPr>
            </w:pPr>
            <w:ins w:id="696" w:author="Huawei" w:date="2019-09-26T19:35:00Z">
              <w:r w:rsidRPr="006A012D">
                <w:rPr>
                  <w:rFonts w:ascii="Arial" w:hAnsi="Arial" w:cs="Arial"/>
                  <w:sz w:val="18"/>
                  <w:szCs w:val="18"/>
                  <w:lang w:eastAsia="ja-JP"/>
                </w:rPr>
                <w:t>ignore</w:t>
              </w:r>
            </w:ins>
          </w:p>
        </w:tc>
      </w:tr>
      <w:tr w:rsidR="006A012D" w:rsidRPr="00576EDA" w:rsidTr="00F126ED">
        <w:trPr>
          <w:ins w:id="697" w:author="Huawei" w:date="2019-09-26T19:34:00Z"/>
        </w:trPr>
        <w:tc>
          <w:tcPr>
            <w:tcW w:w="2328" w:type="dxa"/>
            <w:tcBorders>
              <w:top w:val="single" w:sz="4" w:space="0" w:color="auto"/>
              <w:left w:val="single" w:sz="4" w:space="0" w:color="auto"/>
              <w:bottom w:val="single" w:sz="4" w:space="0" w:color="auto"/>
              <w:right w:val="single" w:sz="4" w:space="0" w:color="auto"/>
            </w:tcBorders>
          </w:tcPr>
          <w:p w:rsidR="006A012D" w:rsidRPr="006A012D" w:rsidRDefault="006A012D" w:rsidP="006A012D">
            <w:pPr>
              <w:keepNext/>
              <w:keepLines/>
              <w:spacing w:after="0"/>
              <w:rPr>
                <w:ins w:id="698" w:author="Huawei" w:date="2019-09-26T19:34:00Z"/>
                <w:rFonts w:ascii="Arial" w:eastAsia="SimSun" w:hAnsi="Arial" w:cs="Arial"/>
                <w:sz w:val="18"/>
                <w:szCs w:val="18"/>
                <w:lang w:eastAsia="ja-JP"/>
              </w:rPr>
            </w:pPr>
            <w:ins w:id="699" w:author="Huawei" w:date="2019-09-26T19:35:00Z">
              <w:r w:rsidRPr="006A012D">
                <w:rPr>
                  <w:rFonts w:ascii="Arial" w:hAnsi="Arial" w:cs="Arial"/>
                  <w:sz w:val="18"/>
                  <w:szCs w:val="18"/>
                  <w:lang w:eastAsia="ja-JP"/>
                </w:rPr>
                <w:t>&gt;</w:t>
              </w:r>
              <w:r w:rsidRPr="006A012D">
                <w:rPr>
                  <w:rFonts w:ascii="Arial" w:hAnsi="Arial" w:cs="Arial"/>
                  <w:b/>
                  <w:sz w:val="18"/>
                  <w:szCs w:val="18"/>
                  <w:lang w:eastAsia="ja-JP"/>
                </w:rPr>
                <w:t>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rsidR="006A012D" w:rsidRPr="006A012D" w:rsidRDefault="006A012D" w:rsidP="006A012D">
            <w:pPr>
              <w:keepNext/>
              <w:keepLines/>
              <w:spacing w:after="0"/>
              <w:rPr>
                <w:ins w:id="700" w:author="Huawei" w:date="2019-09-26T19:34:00Z"/>
                <w:rFonts w:ascii="Arial" w:eastAsia="SimSun" w:hAnsi="Arial" w:cs="Arial"/>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6A012D" w:rsidRPr="006A012D" w:rsidRDefault="005C16C1" w:rsidP="006A012D">
            <w:pPr>
              <w:keepNext/>
              <w:keepLines/>
              <w:spacing w:after="0"/>
              <w:rPr>
                <w:ins w:id="701" w:author="Huawei" w:date="2019-09-26T19:34:00Z"/>
                <w:rFonts w:ascii="Arial" w:eastAsia="SimSun" w:hAnsi="Arial" w:cs="Arial"/>
                <w:i/>
                <w:sz w:val="18"/>
                <w:szCs w:val="18"/>
                <w:lang w:eastAsia="ja-JP"/>
              </w:rPr>
            </w:pPr>
            <w:ins w:id="702" w:author="Huawei" w:date="2019-09-26T20:10:00Z">
              <w:r w:rsidRPr="005C16C1">
                <w:rPr>
                  <w:rFonts w:ascii="Arial" w:hAnsi="Arial" w:cs="Arial"/>
                  <w:i/>
                  <w:sz w:val="18"/>
                  <w:szCs w:val="18"/>
                  <w:lang w:eastAsia="ja-JP"/>
                </w:rPr>
                <w:t>1 .. &lt;maxnoofCellsinNG-RAN node&gt;</w:t>
              </w:r>
            </w:ins>
          </w:p>
        </w:tc>
        <w:tc>
          <w:tcPr>
            <w:tcW w:w="1260" w:type="dxa"/>
            <w:tcBorders>
              <w:top w:val="single" w:sz="4" w:space="0" w:color="auto"/>
              <w:left w:val="single" w:sz="4" w:space="0" w:color="auto"/>
              <w:bottom w:val="single" w:sz="4" w:space="0" w:color="auto"/>
              <w:right w:val="single" w:sz="4" w:space="0" w:color="auto"/>
            </w:tcBorders>
          </w:tcPr>
          <w:p w:rsidR="006A012D" w:rsidRPr="006A012D" w:rsidRDefault="006A012D" w:rsidP="006A012D">
            <w:pPr>
              <w:keepNext/>
              <w:keepLines/>
              <w:spacing w:after="0"/>
              <w:rPr>
                <w:ins w:id="703" w:author="Huawei" w:date="2019-09-26T19:34: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6A012D" w:rsidRPr="006A012D" w:rsidRDefault="006A012D" w:rsidP="006A012D">
            <w:pPr>
              <w:keepNext/>
              <w:keepLines/>
              <w:spacing w:after="0"/>
              <w:rPr>
                <w:ins w:id="704" w:author="Huawei" w:date="2019-09-26T19:34:00Z"/>
                <w:rFonts w:ascii="Arial" w:eastAsia="SimSu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6A012D" w:rsidRPr="006A012D" w:rsidRDefault="006A012D" w:rsidP="006A012D">
            <w:pPr>
              <w:keepNext/>
              <w:keepLines/>
              <w:spacing w:after="0"/>
              <w:jc w:val="center"/>
              <w:rPr>
                <w:ins w:id="705" w:author="Huawei" w:date="2019-09-26T19:34:00Z"/>
                <w:rFonts w:ascii="Arial" w:eastAsia="SimSun" w:hAnsi="Arial" w:cs="Arial"/>
                <w:sz w:val="18"/>
                <w:szCs w:val="18"/>
                <w:lang w:eastAsia="ja-JP"/>
              </w:rPr>
            </w:pPr>
            <w:ins w:id="706" w:author="Huawei" w:date="2019-09-26T19:35:00Z">
              <w:r w:rsidRPr="006A012D">
                <w:rPr>
                  <w:rFonts w:ascii="Arial" w:hAnsi="Arial" w:cs="Arial"/>
                  <w:sz w:val="18"/>
                  <w:szCs w:val="18"/>
                  <w:lang w:eastAsia="ja-JP"/>
                </w:rPr>
                <w:t>EACH</w:t>
              </w:r>
            </w:ins>
          </w:p>
        </w:tc>
        <w:tc>
          <w:tcPr>
            <w:tcW w:w="1107" w:type="dxa"/>
            <w:tcBorders>
              <w:top w:val="single" w:sz="4" w:space="0" w:color="auto"/>
              <w:left w:val="single" w:sz="4" w:space="0" w:color="auto"/>
              <w:bottom w:val="single" w:sz="4" w:space="0" w:color="auto"/>
              <w:right w:val="single" w:sz="4" w:space="0" w:color="auto"/>
            </w:tcBorders>
          </w:tcPr>
          <w:p w:rsidR="006A012D" w:rsidRPr="006A012D" w:rsidRDefault="006A012D" w:rsidP="006A012D">
            <w:pPr>
              <w:keepNext/>
              <w:keepLines/>
              <w:spacing w:after="0"/>
              <w:jc w:val="center"/>
              <w:rPr>
                <w:ins w:id="707" w:author="Huawei" w:date="2019-09-26T19:34:00Z"/>
                <w:rFonts w:ascii="Arial" w:eastAsia="SimSun" w:hAnsi="Arial" w:cs="Arial"/>
                <w:sz w:val="18"/>
                <w:szCs w:val="18"/>
                <w:lang w:eastAsia="ja-JP"/>
              </w:rPr>
            </w:pPr>
            <w:ins w:id="708" w:author="Huawei" w:date="2019-09-26T19:35:00Z">
              <w:r w:rsidRPr="006A012D">
                <w:rPr>
                  <w:rFonts w:ascii="Arial" w:hAnsi="Arial" w:cs="Arial"/>
                  <w:sz w:val="18"/>
                  <w:szCs w:val="18"/>
                  <w:lang w:eastAsia="ja-JP"/>
                </w:rPr>
                <w:t>ignore</w:t>
              </w:r>
            </w:ins>
          </w:p>
        </w:tc>
      </w:tr>
      <w:tr w:rsidR="006C03D1" w:rsidRPr="00576EDA" w:rsidTr="00F126ED">
        <w:trPr>
          <w:ins w:id="709" w:author="Huawei" w:date="2019-09-26T19:34:00Z"/>
        </w:trPr>
        <w:tc>
          <w:tcPr>
            <w:tcW w:w="2328" w:type="dxa"/>
            <w:tcBorders>
              <w:top w:val="single" w:sz="4" w:space="0" w:color="auto"/>
              <w:left w:val="single" w:sz="4" w:space="0" w:color="auto"/>
              <w:bottom w:val="single" w:sz="4" w:space="0" w:color="auto"/>
              <w:right w:val="single" w:sz="4" w:space="0" w:color="auto"/>
            </w:tcBorders>
          </w:tcPr>
          <w:p w:rsidR="006C03D1" w:rsidRPr="006A012D" w:rsidRDefault="006C03D1" w:rsidP="002A3C9A">
            <w:pPr>
              <w:pStyle w:val="TAL"/>
              <w:overflowPunct w:val="0"/>
              <w:autoSpaceDE w:val="0"/>
              <w:autoSpaceDN w:val="0"/>
              <w:adjustRightInd w:val="0"/>
              <w:ind w:left="284"/>
              <w:textAlignment w:val="baseline"/>
              <w:rPr>
                <w:ins w:id="710" w:author="Huawei" w:date="2019-09-26T19:34:00Z"/>
                <w:rFonts w:eastAsia="SimSun" w:cs="Arial"/>
                <w:szCs w:val="18"/>
                <w:lang w:eastAsia="ja-JP"/>
              </w:rPr>
            </w:pPr>
            <w:ins w:id="711" w:author="Huawei" w:date="2019-09-26T19:35:00Z">
              <w:r w:rsidRPr="002A3C9A">
                <w:rPr>
                  <w:rFonts w:cs="Arial"/>
                  <w:bCs/>
                  <w:szCs w:val="18"/>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rsidR="006C03D1" w:rsidRPr="006A012D" w:rsidRDefault="006C03D1" w:rsidP="006C03D1">
            <w:pPr>
              <w:keepNext/>
              <w:keepLines/>
              <w:spacing w:after="0"/>
              <w:rPr>
                <w:ins w:id="712" w:author="Huawei" w:date="2019-09-26T19:34:00Z"/>
                <w:rFonts w:ascii="Arial" w:eastAsia="SimSun" w:hAnsi="Arial" w:cs="Arial"/>
                <w:sz w:val="18"/>
                <w:szCs w:val="18"/>
                <w:lang w:eastAsia="ja-JP"/>
              </w:rPr>
            </w:pPr>
            <w:ins w:id="713" w:author="Huawei" w:date="2019-09-26T19:35:00Z">
              <w:r w:rsidRPr="006A012D">
                <w:rPr>
                  <w:rFonts w:ascii="Arial" w:hAnsi="Arial" w:cs="Arial"/>
                  <w:sz w:val="18"/>
                  <w:szCs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6C03D1" w:rsidRPr="006A012D" w:rsidRDefault="006C03D1" w:rsidP="006C03D1">
            <w:pPr>
              <w:keepNext/>
              <w:keepLines/>
              <w:spacing w:after="0"/>
              <w:rPr>
                <w:ins w:id="714" w:author="Huawei" w:date="2019-09-26T19:34: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6C03D1" w:rsidRPr="00F126ED" w:rsidRDefault="006C03D1" w:rsidP="006C03D1">
            <w:pPr>
              <w:pStyle w:val="TAL"/>
              <w:rPr>
                <w:ins w:id="715" w:author="Huawei" w:date="2019-09-26T19:44:00Z"/>
                <w:rFonts w:cs="Arial"/>
                <w:szCs w:val="18"/>
                <w:lang w:eastAsia="ja-JP"/>
              </w:rPr>
            </w:pPr>
            <w:ins w:id="716" w:author="Huawei" w:date="2019-09-26T19:44:00Z">
              <w:r w:rsidRPr="00F126ED">
                <w:rPr>
                  <w:rFonts w:cs="Arial"/>
                  <w:szCs w:val="18"/>
                  <w:lang w:eastAsia="ja-JP"/>
                </w:rPr>
                <w:t>NR CGI</w:t>
              </w:r>
            </w:ins>
          </w:p>
          <w:p w:rsidR="006C03D1" w:rsidRPr="006A012D" w:rsidRDefault="006C03D1" w:rsidP="006C03D1">
            <w:pPr>
              <w:keepNext/>
              <w:keepLines/>
              <w:spacing w:after="0"/>
              <w:rPr>
                <w:ins w:id="717" w:author="Huawei" w:date="2019-09-26T19:34:00Z"/>
                <w:rFonts w:ascii="Arial" w:eastAsia="SimSun" w:hAnsi="Arial" w:cs="Arial"/>
                <w:sz w:val="18"/>
                <w:szCs w:val="18"/>
                <w:lang w:eastAsia="ja-JP"/>
              </w:rPr>
            </w:pPr>
            <w:ins w:id="718" w:author="Huawei" w:date="2019-09-26T19:44:00Z">
              <w:r w:rsidRPr="00F126ED">
                <w:rPr>
                  <w:rFonts w:ascii="Arial" w:hAnsi="Arial" w:cs="Arial"/>
                  <w:sz w:val="18"/>
                  <w:szCs w:val="18"/>
                  <w:lang w:eastAsia="ja-JP"/>
                </w:rPr>
                <w:t>9.2.2.7</w:t>
              </w:r>
            </w:ins>
          </w:p>
        </w:tc>
        <w:tc>
          <w:tcPr>
            <w:tcW w:w="2160" w:type="dxa"/>
            <w:tcBorders>
              <w:top w:val="single" w:sz="4" w:space="0" w:color="auto"/>
              <w:left w:val="single" w:sz="4" w:space="0" w:color="auto"/>
              <w:bottom w:val="single" w:sz="4" w:space="0" w:color="auto"/>
              <w:right w:val="single" w:sz="4" w:space="0" w:color="auto"/>
            </w:tcBorders>
          </w:tcPr>
          <w:p w:rsidR="006C03D1" w:rsidRPr="006A012D" w:rsidRDefault="006C03D1" w:rsidP="006C03D1">
            <w:pPr>
              <w:keepNext/>
              <w:keepLines/>
              <w:spacing w:after="0"/>
              <w:rPr>
                <w:ins w:id="719" w:author="Huawei" w:date="2019-09-26T19:34:00Z"/>
                <w:rFonts w:ascii="Arial" w:eastAsia="SimSu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6C03D1" w:rsidRPr="006A012D" w:rsidRDefault="006C03D1" w:rsidP="006C03D1">
            <w:pPr>
              <w:keepNext/>
              <w:keepLines/>
              <w:spacing w:after="0"/>
              <w:jc w:val="center"/>
              <w:rPr>
                <w:ins w:id="720" w:author="Huawei" w:date="2019-09-26T19:34:00Z"/>
                <w:rFonts w:ascii="Arial" w:eastAsia="SimSun" w:hAnsi="Arial" w:cs="Arial"/>
                <w:sz w:val="18"/>
                <w:szCs w:val="18"/>
                <w:lang w:eastAsia="ja-JP"/>
              </w:rPr>
            </w:pPr>
            <w:ins w:id="721" w:author="Huawei" w:date="2019-09-26T19:35:00Z">
              <w:r w:rsidRPr="006A012D">
                <w:rPr>
                  <w:rFonts w:ascii="Arial" w:hAnsi="Arial" w:cs="Arial"/>
                  <w:sz w:val="18"/>
                  <w:szCs w:val="18"/>
                  <w:lang w:eastAsia="ja-JP"/>
                </w:rPr>
                <w:t>–</w:t>
              </w:r>
            </w:ins>
          </w:p>
        </w:tc>
        <w:tc>
          <w:tcPr>
            <w:tcW w:w="1107" w:type="dxa"/>
            <w:tcBorders>
              <w:top w:val="single" w:sz="4" w:space="0" w:color="auto"/>
              <w:left w:val="single" w:sz="4" w:space="0" w:color="auto"/>
              <w:bottom w:val="single" w:sz="4" w:space="0" w:color="auto"/>
              <w:right w:val="single" w:sz="4" w:space="0" w:color="auto"/>
            </w:tcBorders>
          </w:tcPr>
          <w:p w:rsidR="006C03D1" w:rsidRPr="006A012D" w:rsidRDefault="006C03D1" w:rsidP="006C03D1">
            <w:pPr>
              <w:keepNext/>
              <w:keepLines/>
              <w:spacing w:after="0"/>
              <w:jc w:val="center"/>
              <w:rPr>
                <w:ins w:id="722" w:author="Huawei" w:date="2019-09-26T19:34:00Z"/>
                <w:rFonts w:ascii="Arial" w:eastAsia="SimSun" w:hAnsi="Arial" w:cs="Arial"/>
                <w:sz w:val="18"/>
                <w:szCs w:val="18"/>
                <w:lang w:eastAsia="ja-JP"/>
              </w:rPr>
            </w:pPr>
          </w:p>
        </w:tc>
      </w:tr>
      <w:tr w:rsidR="006C03D1" w:rsidRPr="00576EDA" w:rsidTr="00F126ED">
        <w:trPr>
          <w:ins w:id="723" w:author="Huawei" w:date="2019-09-26T19:34:00Z"/>
        </w:trPr>
        <w:tc>
          <w:tcPr>
            <w:tcW w:w="2328" w:type="dxa"/>
            <w:tcBorders>
              <w:top w:val="single" w:sz="4" w:space="0" w:color="auto"/>
              <w:left w:val="single" w:sz="4" w:space="0" w:color="auto"/>
              <w:bottom w:val="single" w:sz="4" w:space="0" w:color="auto"/>
              <w:right w:val="single" w:sz="4" w:space="0" w:color="auto"/>
            </w:tcBorders>
          </w:tcPr>
          <w:p w:rsidR="006C03D1" w:rsidRPr="006A012D" w:rsidRDefault="005C16C1">
            <w:pPr>
              <w:pStyle w:val="TAL"/>
              <w:overflowPunct w:val="0"/>
              <w:autoSpaceDE w:val="0"/>
              <w:autoSpaceDN w:val="0"/>
              <w:adjustRightInd w:val="0"/>
              <w:ind w:left="284"/>
              <w:textAlignment w:val="baseline"/>
              <w:rPr>
                <w:ins w:id="724" w:author="Huawei" w:date="2019-09-26T19:34:00Z"/>
                <w:rFonts w:eastAsia="SimSun" w:cs="Arial"/>
                <w:szCs w:val="18"/>
                <w:lang w:eastAsia="ja-JP"/>
              </w:rPr>
              <w:pPrChange w:id="725" w:author="Huawei" w:date="2019-09-26T20:11:00Z">
                <w:pPr>
                  <w:pStyle w:val="TAL"/>
                  <w:overflowPunct w:val="0"/>
                  <w:autoSpaceDE w:val="0"/>
                  <w:autoSpaceDN w:val="0"/>
                  <w:adjustRightInd w:val="0"/>
                  <w:ind w:left="425"/>
                  <w:textAlignment w:val="baseline"/>
                </w:pPr>
              </w:pPrChange>
            </w:pPr>
            <w:ins w:id="726" w:author="Huawei" w:date="2019-09-26T19:35:00Z">
              <w:r>
                <w:rPr>
                  <w:rFonts w:cs="Arial"/>
                  <w:szCs w:val="18"/>
                  <w:lang w:eastAsia="ja-JP"/>
                </w:rPr>
                <w:t>&gt;&gt;</w:t>
              </w:r>
              <w:r w:rsidR="006C03D1" w:rsidRPr="005C16C1">
                <w:rPr>
                  <w:rFonts w:cs="Arial"/>
                  <w:bCs/>
                  <w:szCs w:val="18"/>
                  <w:lang w:eastAsia="ja-JP"/>
                </w:rPr>
                <w:t>Measurement</w:t>
              </w:r>
              <w:r w:rsidR="006C03D1" w:rsidRPr="006C03D1">
                <w:rPr>
                  <w:rFonts w:cs="Arial"/>
                  <w:szCs w:val="18"/>
                  <w:lang w:eastAsia="ja-JP"/>
                </w:rPr>
                <w:t xml:space="preserve"> Failure Cause List</w:t>
              </w:r>
            </w:ins>
          </w:p>
        </w:tc>
        <w:tc>
          <w:tcPr>
            <w:tcW w:w="1080" w:type="dxa"/>
            <w:tcBorders>
              <w:top w:val="single" w:sz="4" w:space="0" w:color="auto"/>
              <w:left w:val="single" w:sz="4" w:space="0" w:color="auto"/>
              <w:bottom w:val="single" w:sz="4" w:space="0" w:color="auto"/>
              <w:right w:val="single" w:sz="4" w:space="0" w:color="auto"/>
            </w:tcBorders>
          </w:tcPr>
          <w:p w:rsidR="006C03D1" w:rsidRPr="006A012D" w:rsidRDefault="006C03D1" w:rsidP="006C03D1">
            <w:pPr>
              <w:keepNext/>
              <w:keepLines/>
              <w:spacing w:after="0"/>
              <w:rPr>
                <w:ins w:id="727" w:author="Huawei" w:date="2019-09-26T19:34:00Z"/>
                <w:rFonts w:ascii="Arial" w:eastAsia="SimSun" w:hAnsi="Arial" w:cs="Arial"/>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6C03D1" w:rsidRPr="006A012D" w:rsidRDefault="006C03D1" w:rsidP="006C03D1">
            <w:pPr>
              <w:keepNext/>
              <w:keepLines/>
              <w:spacing w:after="0"/>
              <w:rPr>
                <w:ins w:id="728" w:author="Huawei" w:date="2019-09-26T19:34:00Z"/>
                <w:rFonts w:ascii="Arial" w:eastAsia="SimSun" w:hAnsi="Arial" w:cs="Arial"/>
                <w:i/>
                <w:sz w:val="18"/>
                <w:szCs w:val="18"/>
                <w:lang w:eastAsia="ja-JP"/>
              </w:rPr>
            </w:pPr>
            <w:ins w:id="729" w:author="Huawei" w:date="2019-09-26T19:35:00Z">
              <w:r w:rsidRPr="006A012D">
                <w:rPr>
                  <w:rFonts w:ascii="Arial" w:hAnsi="Arial" w:cs="Arial"/>
                  <w:i/>
                  <w:sz w:val="18"/>
                  <w:szCs w:val="18"/>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6C03D1" w:rsidRPr="006A012D" w:rsidRDefault="006C03D1" w:rsidP="006C03D1">
            <w:pPr>
              <w:keepNext/>
              <w:keepLines/>
              <w:spacing w:after="0"/>
              <w:rPr>
                <w:ins w:id="730" w:author="Huawei" w:date="2019-09-26T19:34: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6C03D1" w:rsidRPr="006A012D" w:rsidRDefault="006C03D1" w:rsidP="006C03D1">
            <w:pPr>
              <w:keepNext/>
              <w:keepLines/>
              <w:spacing w:after="0"/>
              <w:rPr>
                <w:ins w:id="731" w:author="Huawei" w:date="2019-09-26T19:34:00Z"/>
                <w:rFonts w:ascii="Arial" w:eastAsia="SimSun" w:hAnsi="Arial" w:cs="Arial"/>
                <w:sz w:val="18"/>
                <w:szCs w:val="18"/>
                <w:lang w:eastAsia="ja-JP"/>
              </w:rPr>
            </w:pPr>
            <w:ins w:id="732" w:author="Huawei" w:date="2019-09-26T19:35:00Z">
              <w:r w:rsidRPr="006A012D">
                <w:rPr>
                  <w:rFonts w:ascii="Arial" w:hAnsi="Arial" w:cs="Arial"/>
                  <w:bCs/>
                  <w:sz w:val="18"/>
                  <w:szCs w:val="18"/>
                  <w:lang w:eastAsia="ja-JP"/>
                </w:rPr>
                <w:t xml:space="preserve">Indicates that </w:t>
              </w:r>
            </w:ins>
            <w:ins w:id="733" w:author="Huawei" w:date="2019-09-26T19:47:00Z">
              <w:r w:rsidRPr="006C03D1">
                <w:rPr>
                  <w:rFonts w:ascii="Arial" w:eastAsia="SimSun" w:hAnsi="Arial" w:cs="Arial"/>
                  <w:sz w:val="18"/>
                  <w:szCs w:val="18"/>
                </w:rPr>
                <w:t>NG-RAN node</w:t>
              </w:r>
              <w:r w:rsidRPr="00576EDA">
                <w:rPr>
                  <w:rFonts w:eastAsia="SimSun"/>
                  <w:vertAlign w:val="subscript"/>
                </w:rPr>
                <w:t>2</w:t>
              </w:r>
            </w:ins>
            <w:ins w:id="734" w:author="Huawei" w:date="2019-09-26T19:35:00Z">
              <w:r w:rsidRPr="006A012D">
                <w:rPr>
                  <w:rFonts w:ascii="Arial" w:hAnsi="Arial" w:cs="Arial"/>
                  <w:bCs/>
                  <w:sz w:val="18"/>
                  <w:szCs w:val="18"/>
                  <w:vertAlign w:val="subscript"/>
                  <w:lang w:eastAsia="ja-JP"/>
                </w:rPr>
                <w:t xml:space="preserve"> </w:t>
              </w:r>
              <w:r w:rsidRPr="006A012D">
                <w:rPr>
                  <w:rFonts w:ascii="Arial" w:hAnsi="Arial" w:cs="Arial"/>
                  <w:bCs/>
                  <w:sz w:val="18"/>
                  <w:szCs w:val="18"/>
                  <w:lang w:eastAsia="ja-JP"/>
                </w:rPr>
                <w:t>could not initiate the measurement for at least one of the requested measurement objects in the cell</w:t>
              </w:r>
            </w:ins>
          </w:p>
        </w:tc>
        <w:tc>
          <w:tcPr>
            <w:tcW w:w="1080" w:type="dxa"/>
            <w:tcBorders>
              <w:top w:val="single" w:sz="4" w:space="0" w:color="auto"/>
              <w:left w:val="single" w:sz="4" w:space="0" w:color="auto"/>
              <w:bottom w:val="single" w:sz="4" w:space="0" w:color="auto"/>
              <w:right w:val="single" w:sz="4" w:space="0" w:color="auto"/>
            </w:tcBorders>
          </w:tcPr>
          <w:p w:rsidR="006C03D1" w:rsidRPr="006A012D" w:rsidRDefault="006C03D1" w:rsidP="006C03D1">
            <w:pPr>
              <w:keepNext/>
              <w:keepLines/>
              <w:spacing w:after="0"/>
              <w:jc w:val="center"/>
              <w:rPr>
                <w:ins w:id="735" w:author="Huawei" w:date="2019-09-26T19:34:00Z"/>
                <w:rFonts w:ascii="Arial" w:eastAsia="SimSun" w:hAnsi="Arial" w:cs="Arial"/>
                <w:sz w:val="18"/>
                <w:szCs w:val="18"/>
                <w:lang w:eastAsia="ja-JP"/>
              </w:rPr>
            </w:pPr>
            <w:ins w:id="736" w:author="Huawei" w:date="2019-09-26T19:35:00Z">
              <w:r w:rsidRPr="006A012D">
                <w:rPr>
                  <w:rFonts w:ascii="Arial" w:hAnsi="Arial" w:cs="Arial"/>
                  <w:sz w:val="18"/>
                  <w:szCs w:val="18"/>
                  <w:lang w:eastAsia="ja-JP"/>
                </w:rPr>
                <w:t>–</w:t>
              </w:r>
            </w:ins>
          </w:p>
        </w:tc>
        <w:tc>
          <w:tcPr>
            <w:tcW w:w="1107" w:type="dxa"/>
            <w:tcBorders>
              <w:top w:val="single" w:sz="4" w:space="0" w:color="auto"/>
              <w:left w:val="single" w:sz="4" w:space="0" w:color="auto"/>
              <w:bottom w:val="single" w:sz="4" w:space="0" w:color="auto"/>
              <w:right w:val="single" w:sz="4" w:space="0" w:color="auto"/>
            </w:tcBorders>
          </w:tcPr>
          <w:p w:rsidR="006C03D1" w:rsidRPr="006A012D" w:rsidRDefault="006C03D1" w:rsidP="006C03D1">
            <w:pPr>
              <w:keepNext/>
              <w:keepLines/>
              <w:spacing w:after="0"/>
              <w:jc w:val="center"/>
              <w:rPr>
                <w:ins w:id="737" w:author="Huawei" w:date="2019-09-26T19:34:00Z"/>
                <w:rFonts w:ascii="Arial" w:eastAsia="SimSun" w:hAnsi="Arial" w:cs="Arial"/>
                <w:sz w:val="18"/>
                <w:szCs w:val="18"/>
                <w:lang w:eastAsia="ja-JP"/>
              </w:rPr>
            </w:pPr>
          </w:p>
        </w:tc>
      </w:tr>
      <w:tr w:rsidR="006C03D1" w:rsidRPr="00576EDA" w:rsidTr="00F126ED">
        <w:trPr>
          <w:ins w:id="738" w:author="Huawei" w:date="2019-09-26T19:35:00Z"/>
        </w:trPr>
        <w:tc>
          <w:tcPr>
            <w:tcW w:w="2328" w:type="dxa"/>
            <w:tcBorders>
              <w:top w:val="single" w:sz="4" w:space="0" w:color="auto"/>
              <w:left w:val="single" w:sz="4" w:space="0" w:color="auto"/>
              <w:bottom w:val="single" w:sz="4" w:space="0" w:color="auto"/>
              <w:right w:val="single" w:sz="4" w:space="0" w:color="auto"/>
            </w:tcBorders>
          </w:tcPr>
          <w:p w:rsidR="006C03D1" w:rsidRPr="006A012D" w:rsidRDefault="005C16C1">
            <w:pPr>
              <w:pStyle w:val="TAL"/>
              <w:overflowPunct w:val="0"/>
              <w:autoSpaceDE w:val="0"/>
              <w:autoSpaceDN w:val="0"/>
              <w:adjustRightInd w:val="0"/>
              <w:ind w:left="425"/>
              <w:textAlignment w:val="baseline"/>
              <w:rPr>
                <w:ins w:id="739" w:author="Huawei" w:date="2019-09-26T19:35:00Z"/>
                <w:rFonts w:eastAsia="SimSun" w:cs="Arial"/>
                <w:szCs w:val="18"/>
                <w:lang w:eastAsia="ja-JP"/>
              </w:rPr>
              <w:pPrChange w:id="740" w:author="Huawei" w:date="2019-09-26T20:11:00Z">
                <w:pPr>
                  <w:pStyle w:val="TAL"/>
                  <w:overflowPunct w:val="0"/>
                  <w:autoSpaceDE w:val="0"/>
                  <w:autoSpaceDN w:val="0"/>
                  <w:adjustRightInd w:val="0"/>
                  <w:ind w:left="454" w:firstLineChars="50" w:firstLine="90"/>
                  <w:textAlignment w:val="baseline"/>
                </w:pPr>
              </w:pPrChange>
            </w:pPr>
            <w:ins w:id="741" w:author="Huawei" w:date="2019-09-26T19:35:00Z">
              <w:r>
                <w:rPr>
                  <w:rFonts w:cs="Arial"/>
                  <w:szCs w:val="18"/>
                  <w:lang w:eastAsia="ja-JP"/>
                </w:rPr>
                <w:t>&gt;&gt;&gt;</w:t>
              </w:r>
              <w:r w:rsidR="006C03D1" w:rsidRPr="006C03D1">
                <w:rPr>
                  <w:rFonts w:cs="Arial"/>
                  <w:szCs w:val="18"/>
                  <w:lang w:eastAsia="ja-JP"/>
                </w:rPr>
                <w:t>Measurement Failure Cause Item</w:t>
              </w:r>
            </w:ins>
          </w:p>
        </w:tc>
        <w:tc>
          <w:tcPr>
            <w:tcW w:w="1080" w:type="dxa"/>
            <w:tcBorders>
              <w:top w:val="single" w:sz="4" w:space="0" w:color="auto"/>
              <w:left w:val="single" w:sz="4" w:space="0" w:color="auto"/>
              <w:bottom w:val="single" w:sz="4" w:space="0" w:color="auto"/>
              <w:right w:val="single" w:sz="4" w:space="0" w:color="auto"/>
            </w:tcBorders>
          </w:tcPr>
          <w:p w:rsidR="006C03D1" w:rsidRPr="006A012D" w:rsidRDefault="006C03D1" w:rsidP="006C03D1">
            <w:pPr>
              <w:keepNext/>
              <w:keepLines/>
              <w:spacing w:after="0"/>
              <w:rPr>
                <w:ins w:id="742" w:author="Huawei" w:date="2019-09-26T19:35:00Z"/>
                <w:rFonts w:ascii="Arial" w:eastAsia="SimSun" w:hAnsi="Arial" w:cs="Arial"/>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6C03D1" w:rsidRPr="006A012D" w:rsidRDefault="006C03D1" w:rsidP="006C03D1">
            <w:pPr>
              <w:keepNext/>
              <w:keepLines/>
              <w:spacing w:after="0"/>
              <w:rPr>
                <w:ins w:id="743" w:author="Huawei" w:date="2019-09-26T19:35:00Z"/>
                <w:rFonts w:ascii="Arial" w:eastAsia="SimSun" w:hAnsi="Arial" w:cs="Arial"/>
                <w:i/>
                <w:sz w:val="18"/>
                <w:szCs w:val="18"/>
                <w:lang w:eastAsia="ja-JP"/>
              </w:rPr>
            </w:pPr>
            <w:ins w:id="744" w:author="Huawei" w:date="2019-09-26T19:35:00Z">
              <w:r w:rsidRPr="006A012D">
                <w:rPr>
                  <w:rFonts w:ascii="Arial" w:hAnsi="Arial" w:cs="Arial"/>
                  <w:i/>
                  <w:sz w:val="18"/>
                  <w:szCs w:val="18"/>
                  <w:lang w:eastAsia="ja-JP"/>
                </w:rPr>
                <w:t>1 .. &lt;maxFailedMeasObjects&gt;</w:t>
              </w:r>
            </w:ins>
          </w:p>
        </w:tc>
        <w:tc>
          <w:tcPr>
            <w:tcW w:w="1260" w:type="dxa"/>
            <w:tcBorders>
              <w:top w:val="single" w:sz="4" w:space="0" w:color="auto"/>
              <w:left w:val="single" w:sz="4" w:space="0" w:color="auto"/>
              <w:bottom w:val="single" w:sz="4" w:space="0" w:color="auto"/>
              <w:right w:val="single" w:sz="4" w:space="0" w:color="auto"/>
            </w:tcBorders>
          </w:tcPr>
          <w:p w:rsidR="006C03D1" w:rsidRPr="006A012D" w:rsidRDefault="006C03D1" w:rsidP="006C03D1">
            <w:pPr>
              <w:keepNext/>
              <w:keepLines/>
              <w:spacing w:after="0"/>
              <w:rPr>
                <w:ins w:id="745" w:author="Huawei" w:date="2019-09-26T19:35: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6C03D1" w:rsidRPr="006A012D" w:rsidRDefault="006C03D1" w:rsidP="006C03D1">
            <w:pPr>
              <w:keepNext/>
              <w:keepLines/>
              <w:spacing w:after="0"/>
              <w:rPr>
                <w:ins w:id="746" w:author="Huawei" w:date="2019-09-26T19:35:00Z"/>
                <w:rFonts w:ascii="Arial" w:eastAsia="SimSu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6C03D1" w:rsidRPr="006A012D" w:rsidRDefault="006C03D1" w:rsidP="006C03D1">
            <w:pPr>
              <w:keepNext/>
              <w:keepLines/>
              <w:spacing w:after="0"/>
              <w:jc w:val="center"/>
              <w:rPr>
                <w:ins w:id="747" w:author="Huawei" w:date="2019-09-26T19:35:00Z"/>
                <w:rFonts w:ascii="Arial" w:eastAsia="SimSun" w:hAnsi="Arial" w:cs="Arial"/>
                <w:sz w:val="18"/>
                <w:szCs w:val="18"/>
                <w:lang w:eastAsia="ja-JP"/>
              </w:rPr>
            </w:pPr>
            <w:ins w:id="748" w:author="Huawei" w:date="2019-09-26T19:35:00Z">
              <w:r w:rsidRPr="006A012D">
                <w:rPr>
                  <w:rFonts w:ascii="Arial" w:hAnsi="Arial" w:cs="Arial"/>
                  <w:sz w:val="18"/>
                  <w:szCs w:val="18"/>
                  <w:lang w:eastAsia="ja-JP"/>
                </w:rPr>
                <w:t>EACH</w:t>
              </w:r>
            </w:ins>
          </w:p>
        </w:tc>
        <w:tc>
          <w:tcPr>
            <w:tcW w:w="1107" w:type="dxa"/>
            <w:tcBorders>
              <w:top w:val="single" w:sz="4" w:space="0" w:color="auto"/>
              <w:left w:val="single" w:sz="4" w:space="0" w:color="auto"/>
              <w:bottom w:val="single" w:sz="4" w:space="0" w:color="auto"/>
              <w:right w:val="single" w:sz="4" w:space="0" w:color="auto"/>
            </w:tcBorders>
          </w:tcPr>
          <w:p w:rsidR="006C03D1" w:rsidRPr="006A012D" w:rsidRDefault="006C03D1" w:rsidP="006C03D1">
            <w:pPr>
              <w:keepNext/>
              <w:keepLines/>
              <w:spacing w:after="0"/>
              <w:jc w:val="center"/>
              <w:rPr>
                <w:ins w:id="749" w:author="Huawei" w:date="2019-09-26T19:35:00Z"/>
                <w:rFonts w:ascii="Arial" w:eastAsia="SimSun" w:hAnsi="Arial" w:cs="Arial"/>
                <w:sz w:val="18"/>
                <w:szCs w:val="18"/>
                <w:lang w:eastAsia="ja-JP"/>
              </w:rPr>
            </w:pPr>
            <w:ins w:id="750" w:author="Huawei" w:date="2019-09-26T19:35:00Z">
              <w:r w:rsidRPr="006A012D">
                <w:rPr>
                  <w:rFonts w:ascii="Arial" w:hAnsi="Arial" w:cs="Arial"/>
                  <w:sz w:val="18"/>
                  <w:szCs w:val="18"/>
                  <w:lang w:eastAsia="ja-JP"/>
                </w:rPr>
                <w:t>ignore</w:t>
              </w:r>
            </w:ins>
          </w:p>
        </w:tc>
      </w:tr>
      <w:tr w:rsidR="006C03D1" w:rsidRPr="00576EDA" w:rsidTr="00F126ED">
        <w:trPr>
          <w:ins w:id="751" w:author="Huawei" w:date="2019-09-26T19:35:00Z"/>
        </w:trPr>
        <w:tc>
          <w:tcPr>
            <w:tcW w:w="2328" w:type="dxa"/>
            <w:tcBorders>
              <w:top w:val="single" w:sz="4" w:space="0" w:color="auto"/>
              <w:left w:val="single" w:sz="4" w:space="0" w:color="auto"/>
              <w:bottom w:val="single" w:sz="4" w:space="0" w:color="auto"/>
              <w:right w:val="single" w:sz="4" w:space="0" w:color="auto"/>
            </w:tcBorders>
          </w:tcPr>
          <w:p w:rsidR="006C03D1" w:rsidRPr="006A012D" w:rsidRDefault="006C03D1">
            <w:pPr>
              <w:pStyle w:val="TAL"/>
              <w:overflowPunct w:val="0"/>
              <w:autoSpaceDE w:val="0"/>
              <w:autoSpaceDN w:val="0"/>
              <w:adjustRightInd w:val="0"/>
              <w:ind w:left="454" w:firstLineChars="50" w:firstLine="90"/>
              <w:textAlignment w:val="baseline"/>
              <w:rPr>
                <w:ins w:id="752" w:author="Huawei" w:date="2019-09-26T19:35:00Z"/>
                <w:rFonts w:eastAsia="SimSun" w:cs="Arial"/>
                <w:szCs w:val="18"/>
                <w:lang w:eastAsia="ja-JP"/>
              </w:rPr>
              <w:pPrChange w:id="753" w:author="Huawei" w:date="2019-09-26T20:12:00Z">
                <w:pPr>
                  <w:pStyle w:val="TAL"/>
                  <w:overflowPunct w:val="0"/>
                  <w:autoSpaceDE w:val="0"/>
                  <w:autoSpaceDN w:val="0"/>
                  <w:adjustRightInd w:val="0"/>
                  <w:ind w:left="454" w:firstLineChars="100" w:firstLine="180"/>
                  <w:textAlignment w:val="baseline"/>
                </w:pPr>
              </w:pPrChange>
            </w:pPr>
            <w:ins w:id="754" w:author="Huawei" w:date="2019-09-26T19:35:00Z">
              <w:r w:rsidRPr="006A012D">
                <w:rPr>
                  <w:rFonts w:cs="Arial"/>
                  <w:szCs w:val="18"/>
                  <w:lang w:eastAsia="ja-JP"/>
                </w:rPr>
                <w:t xml:space="preserve">&gt;&gt;&gt;&gt;Measurement Failed </w:t>
              </w:r>
              <w:r w:rsidRPr="005C16C1">
                <w:rPr>
                  <w:rFonts w:cs="Arial"/>
                  <w:bCs/>
                  <w:iCs/>
                  <w:lang w:eastAsia="ja-JP"/>
                </w:rPr>
                <w:t>Report</w:t>
              </w:r>
              <w:r w:rsidRPr="006A012D">
                <w:rPr>
                  <w:rFonts w:cs="Arial"/>
                  <w:szCs w:val="18"/>
                  <w:lang w:eastAsia="ja-JP"/>
                </w:rPr>
                <w:t xml:space="preserve"> Characteristics</w:t>
              </w:r>
            </w:ins>
          </w:p>
        </w:tc>
        <w:tc>
          <w:tcPr>
            <w:tcW w:w="1080" w:type="dxa"/>
            <w:tcBorders>
              <w:top w:val="single" w:sz="4" w:space="0" w:color="auto"/>
              <w:left w:val="single" w:sz="4" w:space="0" w:color="auto"/>
              <w:bottom w:val="single" w:sz="4" w:space="0" w:color="auto"/>
              <w:right w:val="single" w:sz="4" w:space="0" w:color="auto"/>
            </w:tcBorders>
          </w:tcPr>
          <w:p w:rsidR="006C03D1" w:rsidRPr="006A012D" w:rsidRDefault="006C03D1" w:rsidP="006C03D1">
            <w:pPr>
              <w:keepNext/>
              <w:keepLines/>
              <w:spacing w:after="0"/>
              <w:rPr>
                <w:ins w:id="755" w:author="Huawei" w:date="2019-09-26T19:35:00Z"/>
                <w:rFonts w:ascii="Arial" w:eastAsia="SimSun" w:hAnsi="Arial" w:cs="Arial"/>
                <w:sz w:val="18"/>
                <w:szCs w:val="18"/>
                <w:lang w:eastAsia="ja-JP"/>
              </w:rPr>
            </w:pPr>
            <w:ins w:id="756" w:author="Huawei" w:date="2019-09-26T19:35:00Z">
              <w:r w:rsidRPr="006A012D">
                <w:rPr>
                  <w:rFonts w:ascii="Arial" w:hAnsi="Arial" w:cs="Arial"/>
                  <w:bCs/>
                  <w:sz w:val="18"/>
                  <w:szCs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6C03D1" w:rsidRPr="006A012D" w:rsidRDefault="006C03D1" w:rsidP="006C03D1">
            <w:pPr>
              <w:keepNext/>
              <w:keepLines/>
              <w:spacing w:after="0"/>
              <w:rPr>
                <w:ins w:id="757" w:author="Huawei" w:date="2019-09-26T19:35: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6C03D1" w:rsidRPr="006A012D" w:rsidRDefault="006C03D1" w:rsidP="006C03D1">
            <w:pPr>
              <w:pStyle w:val="TAL"/>
              <w:rPr>
                <w:ins w:id="758" w:author="Huawei" w:date="2019-09-26T19:35:00Z"/>
                <w:rFonts w:cs="Arial"/>
                <w:szCs w:val="18"/>
                <w:lang w:eastAsia="ja-JP"/>
              </w:rPr>
            </w:pPr>
            <w:ins w:id="759" w:author="Huawei" w:date="2019-09-26T19:35:00Z">
              <w:r w:rsidRPr="006A012D">
                <w:rPr>
                  <w:rFonts w:cs="Arial"/>
                  <w:szCs w:val="18"/>
                  <w:lang w:eastAsia="ja-JP"/>
                </w:rPr>
                <w:t>BITSTRING</w:t>
              </w:r>
            </w:ins>
          </w:p>
          <w:p w:rsidR="006C03D1" w:rsidRPr="006A012D" w:rsidRDefault="006C03D1" w:rsidP="006C03D1">
            <w:pPr>
              <w:keepNext/>
              <w:keepLines/>
              <w:spacing w:after="0"/>
              <w:rPr>
                <w:ins w:id="760" w:author="Huawei" w:date="2019-09-26T19:35:00Z"/>
                <w:rFonts w:ascii="Arial" w:eastAsia="SimSun" w:hAnsi="Arial" w:cs="Arial"/>
                <w:sz w:val="18"/>
                <w:szCs w:val="18"/>
                <w:lang w:eastAsia="ja-JP"/>
              </w:rPr>
            </w:pPr>
            <w:ins w:id="761" w:author="Huawei" w:date="2019-09-26T19:35:00Z">
              <w:r w:rsidRPr="006A012D">
                <w:rPr>
                  <w:rFonts w:ascii="Arial" w:hAnsi="Arial" w:cs="Arial"/>
                  <w:sz w:val="18"/>
                  <w:szCs w:val="18"/>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rsidR="006C03D1" w:rsidRPr="00F126ED" w:rsidRDefault="006C03D1" w:rsidP="006C03D1">
            <w:pPr>
              <w:pStyle w:val="TAL"/>
              <w:rPr>
                <w:ins w:id="762" w:author="Huawei" w:date="2019-09-26T19:43:00Z"/>
                <w:rFonts w:cs="Arial"/>
                <w:szCs w:val="18"/>
                <w:lang w:eastAsia="ja-JP"/>
              </w:rPr>
            </w:pPr>
            <w:ins w:id="763" w:author="Huawei" w:date="2019-09-26T19:35:00Z">
              <w:r w:rsidRPr="006A012D">
                <w:rPr>
                  <w:rFonts w:cs="Arial"/>
                  <w:szCs w:val="18"/>
                  <w:lang w:eastAsia="ja-JP"/>
                </w:rPr>
                <w:t xml:space="preserve">Each position in the bitmap indicates measurement object that failed to be initiated in the </w:t>
              </w:r>
            </w:ins>
            <w:ins w:id="764" w:author="Huawei" w:date="2019-09-26T19:42:00Z">
              <w:r w:rsidRPr="00576EDA">
                <w:rPr>
                  <w:rFonts w:eastAsia="SimSun"/>
                </w:rPr>
                <w:t>NG-RAN node</w:t>
              </w:r>
              <w:r w:rsidRPr="00576EDA">
                <w:rPr>
                  <w:rFonts w:eastAsia="SimSun"/>
                  <w:vertAlign w:val="subscript"/>
                </w:rPr>
                <w:t>2</w:t>
              </w:r>
            </w:ins>
            <w:ins w:id="765" w:author="Huawei" w:date="2019-09-26T19:35:00Z">
              <w:r w:rsidRPr="006A012D">
                <w:rPr>
                  <w:rFonts w:cs="Arial"/>
                  <w:szCs w:val="18"/>
                  <w:lang w:eastAsia="ja-JP"/>
                </w:rPr>
                <w:t xml:space="preserve">. </w:t>
              </w:r>
            </w:ins>
            <w:ins w:id="766" w:author="Huawei" w:date="2019-09-26T19:43:00Z">
              <w:r w:rsidRPr="00F126ED">
                <w:rPr>
                  <w:rFonts w:cs="Arial"/>
                  <w:szCs w:val="18"/>
                  <w:lang w:eastAsia="ja-JP"/>
                </w:rPr>
                <w:t>First Bit = PRB Periodic,</w:t>
              </w:r>
            </w:ins>
          </w:p>
          <w:p w:rsidR="006C03D1" w:rsidRPr="00F126ED" w:rsidRDefault="006C03D1" w:rsidP="006C03D1">
            <w:pPr>
              <w:pStyle w:val="TAL"/>
              <w:rPr>
                <w:ins w:id="767" w:author="Huawei" w:date="2019-09-26T19:43:00Z"/>
                <w:rFonts w:cs="Arial"/>
                <w:szCs w:val="18"/>
                <w:lang w:eastAsia="ja-JP"/>
              </w:rPr>
            </w:pPr>
            <w:ins w:id="768" w:author="Huawei" w:date="2019-09-26T19:43:00Z">
              <w:r w:rsidRPr="00F126ED">
                <w:rPr>
                  <w:rFonts w:cs="Arial"/>
                  <w:szCs w:val="18"/>
                  <w:lang w:eastAsia="ja-JP"/>
                </w:rPr>
                <w:t>Second Bit = TNL load Ind Periodic,</w:t>
              </w:r>
            </w:ins>
          </w:p>
          <w:p w:rsidR="006C03D1" w:rsidRPr="00F126ED" w:rsidRDefault="006C03D1" w:rsidP="006C03D1">
            <w:pPr>
              <w:pStyle w:val="TAL"/>
              <w:rPr>
                <w:ins w:id="769" w:author="Huawei" w:date="2019-09-26T19:43:00Z"/>
                <w:rFonts w:cs="Arial"/>
                <w:szCs w:val="18"/>
                <w:lang w:eastAsia="ja-JP"/>
              </w:rPr>
            </w:pPr>
            <w:ins w:id="770" w:author="Huawei" w:date="2019-09-26T19:43:00Z">
              <w:r w:rsidRPr="00F126ED">
                <w:rPr>
                  <w:rFonts w:cs="Arial"/>
                  <w:szCs w:val="18"/>
                  <w:lang w:eastAsia="ja-JP"/>
                </w:rPr>
                <w:t>Third Bit = HW Load Ind Periodic,</w:t>
              </w:r>
            </w:ins>
          </w:p>
          <w:p w:rsidR="006C03D1" w:rsidRDefault="006C03D1" w:rsidP="006C03D1">
            <w:pPr>
              <w:keepNext/>
              <w:keepLines/>
              <w:spacing w:after="0"/>
              <w:rPr>
                <w:ins w:id="771" w:author="Huawei" w:date="2019-09-26T19:43:00Z"/>
                <w:rFonts w:ascii="Arial" w:hAnsi="Arial" w:cs="Arial"/>
                <w:sz w:val="18"/>
                <w:szCs w:val="18"/>
                <w:lang w:eastAsia="ja-JP"/>
              </w:rPr>
            </w:pPr>
            <w:ins w:id="772" w:author="Huawei" w:date="2019-09-26T19:43:00Z">
              <w:r w:rsidRPr="00F126ED">
                <w:rPr>
                  <w:rFonts w:ascii="Arial" w:hAnsi="Arial" w:cs="Arial"/>
                  <w:sz w:val="18"/>
                  <w:szCs w:val="18"/>
                  <w:lang w:eastAsia="ja-JP"/>
                </w:rPr>
                <w:t>Fourth Bit = Composite Available Capacity Periodic,</w:t>
              </w:r>
            </w:ins>
          </w:p>
          <w:p w:rsidR="006C03D1" w:rsidRPr="006A012D" w:rsidRDefault="006C03D1" w:rsidP="006C03D1">
            <w:pPr>
              <w:keepNext/>
              <w:keepLines/>
              <w:spacing w:after="0"/>
              <w:rPr>
                <w:ins w:id="773" w:author="Huawei" w:date="2019-09-26T19:35:00Z"/>
                <w:rFonts w:ascii="Arial" w:eastAsia="SimSun" w:hAnsi="Arial" w:cs="Arial"/>
                <w:sz w:val="18"/>
                <w:szCs w:val="18"/>
                <w:lang w:eastAsia="ja-JP"/>
              </w:rPr>
            </w:pPr>
            <w:ins w:id="774" w:author="Huawei" w:date="2019-09-26T19:35:00Z">
              <w:r w:rsidRPr="006A012D">
                <w:rPr>
                  <w:rFonts w:ascii="Arial" w:hAnsi="Arial" w:cs="Arial"/>
                  <w:sz w:val="18"/>
                  <w:szCs w:val="18"/>
                  <w:lang w:eastAsia="ja-JP"/>
                </w:rPr>
                <w:t xml:space="preserve">Other bits shall be ignored by the </w:t>
              </w:r>
            </w:ins>
            <w:ins w:id="775" w:author="Huawei" w:date="2019-09-26T19:43:00Z">
              <w:r w:rsidRPr="006C03D1">
                <w:rPr>
                  <w:rFonts w:ascii="Arial" w:hAnsi="Arial" w:cs="Arial"/>
                  <w:sz w:val="18"/>
                  <w:szCs w:val="18"/>
                  <w:lang w:eastAsia="ja-JP"/>
                </w:rPr>
                <w:t>N</w:t>
              </w:r>
              <w:r w:rsidRPr="006C03D1">
                <w:rPr>
                  <w:rFonts w:ascii="Arial" w:eastAsia="SimSun" w:hAnsi="Arial" w:cs="Arial"/>
                  <w:sz w:val="18"/>
                  <w:szCs w:val="18"/>
                </w:rPr>
                <w:t>G-RAN node</w:t>
              </w:r>
              <w:r>
                <w:rPr>
                  <w:rFonts w:eastAsia="SimSun"/>
                  <w:vertAlign w:val="subscript"/>
                </w:rPr>
                <w:t>1</w:t>
              </w:r>
            </w:ins>
            <w:ins w:id="776" w:author="Huawei" w:date="2019-09-26T19:35:00Z">
              <w:r w:rsidRPr="006A012D">
                <w:rPr>
                  <w:rFonts w:ascii="Arial" w:hAnsi="Arial" w:cs="Arial"/>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6C03D1" w:rsidRPr="006A012D" w:rsidRDefault="006C03D1" w:rsidP="006C03D1">
            <w:pPr>
              <w:keepNext/>
              <w:keepLines/>
              <w:spacing w:after="0"/>
              <w:jc w:val="center"/>
              <w:rPr>
                <w:ins w:id="777" w:author="Huawei" w:date="2019-09-26T19:35:00Z"/>
                <w:rFonts w:ascii="Arial" w:eastAsia="SimSun" w:hAnsi="Arial" w:cs="Arial"/>
                <w:sz w:val="18"/>
                <w:szCs w:val="18"/>
                <w:lang w:eastAsia="ja-JP"/>
              </w:rPr>
            </w:pPr>
            <w:ins w:id="778" w:author="Huawei" w:date="2019-09-26T19:35:00Z">
              <w:r w:rsidRPr="006A012D">
                <w:rPr>
                  <w:rFonts w:ascii="Arial" w:hAnsi="Arial" w:cs="Arial"/>
                  <w:sz w:val="18"/>
                  <w:szCs w:val="18"/>
                  <w:lang w:eastAsia="ja-JP"/>
                </w:rPr>
                <w:t>–</w:t>
              </w:r>
            </w:ins>
          </w:p>
        </w:tc>
        <w:tc>
          <w:tcPr>
            <w:tcW w:w="1107" w:type="dxa"/>
            <w:tcBorders>
              <w:top w:val="single" w:sz="4" w:space="0" w:color="auto"/>
              <w:left w:val="single" w:sz="4" w:space="0" w:color="auto"/>
              <w:bottom w:val="single" w:sz="4" w:space="0" w:color="auto"/>
              <w:right w:val="single" w:sz="4" w:space="0" w:color="auto"/>
            </w:tcBorders>
          </w:tcPr>
          <w:p w:rsidR="006C03D1" w:rsidRPr="006A012D" w:rsidRDefault="006C03D1" w:rsidP="006C03D1">
            <w:pPr>
              <w:keepNext/>
              <w:keepLines/>
              <w:spacing w:after="0"/>
              <w:jc w:val="center"/>
              <w:rPr>
                <w:ins w:id="779" w:author="Huawei" w:date="2019-09-26T19:35:00Z"/>
                <w:rFonts w:ascii="Arial" w:eastAsia="SimSun" w:hAnsi="Arial" w:cs="Arial"/>
                <w:sz w:val="18"/>
                <w:szCs w:val="18"/>
                <w:lang w:eastAsia="ja-JP"/>
              </w:rPr>
            </w:pPr>
          </w:p>
        </w:tc>
      </w:tr>
      <w:tr w:rsidR="006C03D1" w:rsidRPr="00576EDA" w:rsidTr="00F126ED">
        <w:trPr>
          <w:ins w:id="780" w:author="Huawei" w:date="2019-09-26T19:35:00Z"/>
        </w:trPr>
        <w:tc>
          <w:tcPr>
            <w:tcW w:w="2328" w:type="dxa"/>
            <w:tcBorders>
              <w:top w:val="single" w:sz="4" w:space="0" w:color="auto"/>
              <w:left w:val="single" w:sz="4" w:space="0" w:color="auto"/>
              <w:bottom w:val="single" w:sz="4" w:space="0" w:color="auto"/>
              <w:right w:val="single" w:sz="4" w:space="0" w:color="auto"/>
            </w:tcBorders>
          </w:tcPr>
          <w:p w:rsidR="006C03D1" w:rsidRPr="006A012D" w:rsidRDefault="005C16C1">
            <w:pPr>
              <w:pStyle w:val="TAL"/>
              <w:overflowPunct w:val="0"/>
              <w:autoSpaceDE w:val="0"/>
              <w:autoSpaceDN w:val="0"/>
              <w:adjustRightInd w:val="0"/>
              <w:ind w:left="454" w:firstLineChars="50" w:firstLine="90"/>
              <w:textAlignment w:val="baseline"/>
              <w:rPr>
                <w:ins w:id="781" w:author="Huawei" w:date="2019-09-26T19:35:00Z"/>
                <w:rFonts w:eastAsia="SimSun" w:cs="Arial"/>
                <w:szCs w:val="18"/>
                <w:lang w:eastAsia="ja-JP"/>
              </w:rPr>
              <w:pPrChange w:id="782" w:author="Huawei" w:date="2019-09-26T20:12:00Z">
                <w:pPr>
                  <w:pStyle w:val="TAL"/>
                  <w:overflowPunct w:val="0"/>
                  <w:autoSpaceDE w:val="0"/>
                  <w:autoSpaceDN w:val="0"/>
                  <w:adjustRightInd w:val="0"/>
                  <w:ind w:left="454" w:firstLineChars="100" w:firstLine="180"/>
                  <w:textAlignment w:val="baseline"/>
                </w:pPr>
              </w:pPrChange>
            </w:pPr>
            <w:ins w:id="783" w:author="Huawei" w:date="2019-09-26T19:35:00Z">
              <w:r>
                <w:rPr>
                  <w:rFonts w:cs="Arial"/>
                  <w:szCs w:val="18"/>
                </w:rPr>
                <w:t>&gt;&gt;&gt;&gt;</w:t>
              </w:r>
              <w:r w:rsidR="006C03D1" w:rsidRPr="006A012D">
                <w:rPr>
                  <w:rFonts w:cs="Arial"/>
                  <w:szCs w:val="18"/>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rsidR="006C03D1" w:rsidRPr="006A012D" w:rsidRDefault="006C03D1" w:rsidP="006C03D1">
            <w:pPr>
              <w:keepNext/>
              <w:keepLines/>
              <w:spacing w:after="0"/>
              <w:rPr>
                <w:ins w:id="784" w:author="Huawei" w:date="2019-09-26T19:35:00Z"/>
                <w:rFonts w:ascii="Arial" w:eastAsia="SimSun" w:hAnsi="Arial" w:cs="Arial"/>
                <w:sz w:val="18"/>
                <w:szCs w:val="18"/>
                <w:lang w:eastAsia="ja-JP"/>
              </w:rPr>
            </w:pPr>
            <w:ins w:id="785" w:author="Huawei" w:date="2019-09-26T19:35:00Z">
              <w:r w:rsidRPr="006A012D">
                <w:rPr>
                  <w:rFonts w:ascii="Arial" w:hAnsi="Arial" w:cs="Arial"/>
                  <w:sz w:val="18"/>
                  <w:szCs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6C03D1" w:rsidRPr="006A012D" w:rsidRDefault="006C03D1" w:rsidP="006C03D1">
            <w:pPr>
              <w:keepNext/>
              <w:keepLines/>
              <w:spacing w:after="0"/>
              <w:rPr>
                <w:ins w:id="786" w:author="Huawei" w:date="2019-09-26T19:35: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6C03D1" w:rsidRPr="006A012D" w:rsidRDefault="006C03D1" w:rsidP="006C03D1">
            <w:pPr>
              <w:keepNext/>
              <w:keepLines/>
              <w:spacing w:after="0"/>
              <w:rPr>
                <w:ins w:id="787" w:author="Huawei" w:date="2019-09-26T19:35:00Z"/>
                <w:rFonts w:ascii="Arial" w:eastAsia="SimSun" w:hAnsi="Arial" w:cs="Arial"/>
                <w:sz w:val="18"/>
                <w:szCs w:val="18"/>
                <w:lang w:eastAsia="ja-JP"/>
              </w:rPr>
            </w:pPr>
            <w:ins w:id="788" w:author="Huawei" w:date="2019-09-26T19:42:00Z">
              <w:r w:rsidRPr="00576EDA">
                <w:rPr>
                  <w:rFonts w:ascii="Arial" w:eastAsia="SimSun" w:hAnsi="Arial"/>
                  <w:sz w:val="18"/>
                  <w:lang w:eastAsia="ja-JP"/>
                </w:rPr>
                <w:t>9.2.3.2</w:t>
              </w:r>
            </w:ins>
          </w:p>
        </w:tc>
        <w:tc>
          <w:tcPr>
            <w:tcW w:w="2160" w:type="dxa"/>
            <w:tcBorders>
              <w:top w:val="single" w:sz="4" w:space="0" w:color="auto"/>
              <w:left w:val="single" w:sz="4" w:space="0" w:color="auto"/>
              <w:bottom w:val="single" w:sz="4" w:space="0" w:color="auto"/>
              <w:right w:val="single" w:sz="4" w:space="0" w:color="auto"/>
            </w:tcBorders>
          </w:tcPr>
          <w:p w:rsidR="006C03D1" w:rsidRPr="006A012D" w:rsidRDefault="006C03D1" w:rsidP="006C03D1">
            <w:pPr>
              <w:keepNext/>
              <w:keepLines/>
              <w:spacing w:after="0"/>
              <w:rPr>
                <w:ins w:id="789" w:author="Huawei" w:date="2019-09-26T19:35:00Z"/>
                <w:rFonts w:ascii="Arial" w:eastAsia="SimSun" w:hAnsi="Arial" w:cs="Arial"/>
                <w:sz w:val="18"/>
                <w:szCs w:val="18"/>
                <w:lang w:eastAsia="ja-JP"/>
              </w:rPr>
            </w:pPr>
            <w:ins w:id="790" w:author="Huawei" w:date="2019-09-26T19:35:00Z">
              <w:r w:rsidRPr="006A012D">
                <w:rPr>
                  <w:rFonts w:ascii="Arial" w:hAnsi="Arial" w:cs="Arial"/>
                  <w:sz w:val="18"/>
                  <w:szCs w:val="18"/>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rsidR="006C03D1" w:rsidRPr="006A012D" w:rsidRDefault="006C03D1" w:rsidP="006C03D1">
            <w:pPr>
              <w:keepNext/>
              <w:keepLines/>
              <w:spacing w:after="0"/>
              <w:jc w:val="center"/>
              <w:rPr>
                <w:ins w:id="791" w:author="Huawei" w:date="2019-09-26T19:35:00Z"/>
                <w:rFonts w:ascii="Arial" w:eastAsia="SimSun" w:hAnsi="Arial" w:cs="Arial"/>
                <w:sz w:val="18"/>
                <w:szCs w:val="18"/>
                <w:lang w:eastAsia="ja-JP"/>
              </w:rPr>
            </w:pPr>
            <w:ins w:id="792" w:author="Huawei" w:date="2019-09-26T19:35:00Z">
              <w:r w:rsidRPr="006A012D">
                <w:rPr>
                  <w:rFonts w:ascii="Arial" w:hAnsi="Arial" w:cs="Arial"/>
                  <w:sz w:val="18"/>
                  <w:szCs w:val="18"/>
                  <w:lang w:eastAsia="ja-JP"/>
                </w:rPr>
                <w:t>–</w:t>
              </w:r>
            </w:ins>
          </w:p>
        </w:tc>
        <w:tc>
          <w:tcPr>
            <w:tcW w:w="1107" w:type="dxa"/>
            <w:tcBorders>
              <w:top w:val="single" w:sz="4" w:space="0" w:color="auto"/>
              <w:left w:val="single" w:sz="4" w:space="0" w:color="auto"/>
              <w:bottom w:val="single" w:sz="4" w:space="0" w:color="auto"/>
              <w:right w:val="single" w:sz="4" w:space="0" w:color="auto"/>
            </w:tcBorders>
          </w:tcPr>
          <w:p w:rsidR="006C03D1" w:rsidRPr="006A012D" w:rsidRDefault="006C03D1" w:rsidP="006C03D1">
            <w:pPr>
              <w:keepNext/>
              <w:keepLines/>
              <w:spacing w:after="0"/>
              <w:jc w:val="center"/>
              <w:rPr>
                <w:ins w:id="793" w:author="Huawei" w:date="2019-09-26T19:35:00Z"/>
                <w:rFonts w:ascii="Arial" w:eastAsia="SimSun" w:hAnsi="Arial" w:cs="Arial"/>
                <w:sz w:val="18"/>
                <w:szCs w:val="18"/>
                <w:lang w:eastAsia="ja-JP"/>
              </w:rPr>
            </w:pPr>
          </w:p>
        </w:tc>
      </w:tr>
      <w:tr w:rsidR="006C03D1" w:rsidRPr="006A012D" w:rsidTr="002A3C9A">
        <w:trPr>
          <w:ins w:id="794" w:author="Huawei" w:date="2019-09-26T19:45:00Z"/>
        </w:trPr>
        <w:tc>
          <w:tcPr>
            <w:tcW w:w="2328" w:type="dxa"/>
            <w:tcBorders>
              <w:top w:val="single" w:sz="4" w:space="0" w:color="auto"/>
              <w:left w:val="single" w:sz="4" w:space="0" w:color="auto"/>
              <w:bottom w:val="single" w:sz="4" w:space="0" w:color="auto"/>
              <w:right w:val="single" w:sz="4" w:space="0" w:color="auto"/>
            </w:tcBorders>
          </w:tcPr>
          <w:p w:rsidR="006C03D1" w:rsidRPr="006A012D" w:rsidRDefault="006C03D1" w:rsidP="005C16C1">
            <w:pPr>
              <w:pStyle w:val="TAL"/>
              <w:overflowPunct w:val="0"/>
              <w:autoSpaceDE w:val="0"/>
              <w:autoSpaceDN w:val="0"/>
              <w:adjustRightInd w:val="0"/>
              <w:ind w:left="284"/>
              <w:textAlignment w:val="baseline"/>
              <w:rPr>
                <w:ins w:id="795" w:author="Huawei" w:date="2019-09-26T19:45:00Z"/>
                <w:rFonts w:cs="Arial"/>
                <w:szCs w:val="18"/>
                <w:lang w:eastAsia="ja-JP"/>
              </w:rPr>
            </w:pPr>
            <w:ins w:id="796" w:author="Huawei" w:date="2019-09-26T19:45:00Z">
              <w:r>
                <w:rPr>
                  <w:rFonts w:cs="Arial"/>
                  <w:bCs/>
                  <w:szCs w:val="18"/>
                  <w:lang w:eastAsia="ja-JP"/>
                </w:rPr>
                <w:t>&gt;&gt;List of S-NSSAIs</w:t>
              </w:r>
            </w:ins>
          </w:p>
        </w:tc>
        <w:tc>
          <w:tcPr>
            <w:tcW w:w="1080" w:type="dxa"/>
            <w:tcBorders>
              <w:top w:val="single" w:sz="4" w:space="0" w:color="auto"/>
              <w:left w:val="single" w:sz="4" w:space="0" w:color="auto"/>
              <w:bottom w:val="single" w:sz="4" w:space="0" w:color="auto"/>
              <w:right w:val="single" w:sz="4" w:space="0" w:color="auto"/>
            </w:tcBorders>
          </w:tcPr>
          <w:p w:rsidR="006C03D1" w:rsidRPr="006A012D" w:rsidRDefault="006C03D1" w:rsidP="002A3C9A">
            <w:pPr>
              <w:keepNext/>
              <w:keepLines/>
              <w:spacing w:after="0"/>
              <w:rPr>
                <w:ins w:id="797" w:author="Huawei" w:date="2019-09-26T19:45:00Z"/>
                <w:rFonts w:ascii="Arial" w:hAnsi="Arial" w:cs="Arial"/>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6C03D1" w:rsidRPr="006A012D" w:rsidRDefault="006C03D1" w:rsidP="002A3C9A">
            <w:pPr>
              <w:keepNext/>
              <w:keepLines/>
              <w:spacing w:after="0"/>
              <w:rPr>
                <w:ins w:id="798" w:author="Huawei" w:date="2019-09-26T19:45:00Z"/>
                <w:rFonts w:ascii="Arial" w:eastAsia="SimSun" w:hAnsi="Arial" w:cs="Arial"/>
                <w:i/>
                <w:sz w:val="18"/>
                <w:szCs w:val="18"/>
                <w:lang w:eastAsia="ja-JP"/>
              </w:rPr>
            </w:pPr>
            <w:ins w:id="799" w:author="Huawei" w:date="2019-09-26T19:45:00Z">
              <w:r w:rsidRPr="00F126ED">
                <w:rPr>
                  <w:rFonts w:ascii="Arial" w:hAnsi="Arial" w:cs="Arial"/>
                  <w:i/>
                  <w:sz w:val="18"/>
                  <w:szCs w:val="18"/>
                  <w:lang w:eastAsia="ja-JP"/>
                </w:rPr>
                <w:t xml:space="preserve">0 .. </w:t>
              </w:r>
              <w:r w:rsidRPr="00F126ED">
                <w:rPr>
                  <w:rFonts w:ascii="Arial" w:hAnsi="Arial" w:cs="Arial"/>
                  <w:bCs/>
                  <w:i/>
                  <w:sz w:val="18"/>
                  <w:szCs w:val="18"/>
                  <w:lang w:eastAsia="ja-JP"/>
                </w:rPr>
                <w:t>&lt;maxnoofSliceItems&gt;</w:t>
              </w:r>
            </w:ins>
          </w:p>
        </w:tc>
        <w:tc>
          <w:tcPr>
            <w:tcW w:w="1260" w:type="dxa"/>
            <w:tcBorders>
              <w:top w:val="single" w:sz="4" w:space="0" w:color="auto"/>
              <w:left w:val="single" w:sz="4" w:space="0" w:color="auto"/>
              <w:bottom w:val="single" w:sz="4" w:space="0" w:color="auto"/>
              <w:right w:val="single" w:sz="4" w:space="0" w:color="auto"/>
            </w:tcBorders>
          </w:tcPr>
          <w:p w:rsidR="006C03D1" w:rsidRPr="006A012D" w:rsidRDefault="006C03D1" w:rsidP="002A3C9A">
            <w:pPr>
              <w:pStyle w:val="TAL"/>
              <w:rPr>
                <w:ins w:id="800" w:author="Huawei" w:date="2019-09-26T19:45:00Z"/>
                <w:rFonts w:cs="Arial"/>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6C03D1" w:rsidRPr="006A012D" w:rsidRDefault="00EA09B0" w:rsidP="00EA09B0">
            <w:pPr>
              <w:keepNext/>
              <w:keepLines/>
              <w:spacing w:after="0"/>
              <w:rPr>
                <w:ins w:id="801" w:author="Huawei" w:date="2019-09-26T19:45:00Z"/>
                <w:rFonts w:ascii="Arial" w:eastAsia="SimSun" w:hAnsi="Arial" w:cs="Arial"/>
                <w:sz w:val="18"/>
                <w:szCs w:val="18"/>
                <w:lang w:eastAsia="ja-JP"/>
              </w:rPr>
            </w:pPr>
            <w:ins w:id="802" w:author="Huawei" w:date="2019-10-02T09:55:00Z">
              <w:r w:rsidRPr="006A012D">
                <w:rPr>
                  <w:rFonts w:ascii="Arial" w:hAnsi="Arial" w:cs="Arial"/>
                  <w:bCs/>
                  <w:sz w:val="18"/>
                  <w:szCs w:val="18"/>
                  <w:lang w:eastAsia="ja-JP"/>
                </w:rPr>
                <w:t xml:space="preserve">Indicates that </w:t>
              </w:r>
              <w:r w:rsidRPr="006C03D1">
                <w:rPr>
                  <w:rFonts w:ascii="Arial" w:eastAsia="SimSun" w:hAnsi="Arial" w:cs="Arial"/>
                  <w:sz w:val="18"/>
                  <w:szCs w:val="18"/>
                </w:rPr>
                <w:t>NG-RAN node</w:t>
              </w:r>
              <w:r w:rsidRPr="00576EDA">
                <w:rPr>
                  <w:rFonts w:eastAsia="SimSun"/>
                  <w:vertAlign w:val="subscript"/>
                </w:rPr>
                <w:t>2</w:t>
              </w:r>
              <w:r w:rsidRPr="006A012D">
                <w:rPr>
                  <w:rFonts w:ascii="Arial" w:hAnsi="Arial" w:cs="Arial"/>
                  <w:bCs/>
                  <w:sz w:val="18"/>
                  <w:szCs w:val="18"/>
                  <w:vertAlign w:val="subscript"/>
                  <w:lang w:eastAsia="ja-JP"/>
                </w:rPr>
                <w:t xml:space="preserve"> </w:t>
              </w:r>
              <w:r w:rsidRPr="006A012D">
                <w:rPr>
                  <w:rFonts w:ascii="Arial" w:hAnsi="Arial" w:cs="Arial"/>
                  <w:bCs/>
                  <w:sz w:val="18"/>
                  <w:szCs w:val="18"/>
                  <w:lang w:eastAsia="ja-JP"/>
                </w:rPr>
                <w:t xml:space="preserve">could not initiate the measurement for the </w:t>
              </w:r>
            </w:ins>
            <w:ins w:id="803" w:author="Huawei" w:date="2019-10-02T09:56:00Z">
              <w:r>
                <w:rPr>
                  <w:rFonts w:ascii="Arial" w:hAnsi="Arial" w:cs="Arial"/>
                  <w:bCs/>
                  <w:sz w:val="18"/>
                  <w:szCs w:val="18"/>
                  <w:lang w:eastAsia="ja-JP"/>
                </w:rPr>
                <w:t>indicated</w:t>
              </w:r>
            </w:ins>
            <w:ins w:id="804" w:author="Huawei" w:date="2019-10-02T09:55:00Z">
              <w:r w:rsidRPr="006A012D">
                <w:rPr>
                  <w:rFonts w:ascii="Arial" w:hAnsi="Arial" w:cs="Arial"/>
                  <w:bCs/>
                  <w:sz w:val="18"/>
                  <w:szCs w:val="18"/>
                  <w:lang w:eastAsia="ja-JP"/>
                </w:rPr>
                <w:t xml:space="preserve"> </w:t>
              </w:r>
            </w:ins>
            <w:ins w:id="805" w:author="Huawei" w:date="2019-10-02T09:56:00Z">
              <w:r>
                <w:rPr>
                  <w:rFonts w:cs="Arial"/>
                  <w:bCs/>
                  <w:szCs w:val="18"/>
                  <w:lang w:eastAsia="ja-JP"/>
                </w:rPr>
                <w:t>S-NSSAI(s)</w:t>
              </w:r>
            </w:ins>
          </w:p>
        </w:tc>
        <w:tc>
          <w:tcPr>
            <w:tcW w:w="1080" w:type="dxa"/>
            <w:tcBorders>
              <w:top w:val="single" w:sz="4" w:space="0" w:color="auto"/>
              <w:left w:val="single" w:sz="4" w:space="0" w:color="auto"/>
              <w:bottom w:val="single" w:sz="4" w:space="0" w:color="auto"/>
              <w:right w:val="single" w:sz="4" w:space="0" w:color="auto"/>
            </w:tcBorders>
          </w:tcPr>
          <w:p w:rsidR="006C03D1" w:rsidRPr="006A012D" w:rsidRDefault="006C03D1" w:rsidP="002A3C9A">
            <w:pPr>
              <w:keepNext/>
              <w:keepLines/>
              <w:spacing w:after="0"/>
              <w:jc w:val="center"/>
              <w:rPr>
                <w:ins w:id="806" w:author="Huawei" w:date="2019-09-26T19:45:00Z"/>
                <w:rFonts w:ascii="Arial" w:hAnsi="Arial" w:cs="Arial"/>
                <w:sz w:val="18"/>
                <w:szCs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6C03D1" w:rsidRPr="006A012D" w:rsidRDefault="006C03D1" w:rsidP="002A3C9A">
            <w:pPr>
              <w:keepNext/>
              <w:keepLines/>
              <w:spacing w:after="0"/>
              <w:jc w:val="center"/>
              <w:rPr>
                <w:ins w:id="807" w:author="Huawei" w:date="2019-09-26T19:45:00Z"/>
                <w:rFonts w:ascii="Arial" w:eastAsia="SimSun" w:hAnsi="Arial" w:cs="Arial"/>
                <w:sz w:val="18"/>
                <w:szCs w:val="18"/>
                <w:lang w:eastAsia="ja-JP"/>
              </w:rPr>
            </w:pPr>
          </w:p>
        </w:tc>
      </w:tr>
      <w:tr w:rsidR="006C03D1" w:rsidRPr="006A012D" w:rsidTr="002A3C9A">
        <w:trPr>
          <w:ins w:id="808" w:author="Huawei" w:date="2019-09-26T19:45:00Z"/>
        </w:trPr>
        <w:tc>
          <w:tcPr>
            <w:tcW w:w="2328" w:type="dxa"/>
            <w:tcBorders>
              <w:top w:val="single" w:sz="4" w:space="0" w:color="auto"/>
              <w:left w:val="single" w:sz="4" w:space="0" w:color="auto"/>
              <w:bottom w:val="single" w:sz="4" w:space="0" w:color="auto"/>
              <w:right w:val="single" w:sz="4" w:space="0" w:color="auto"/>
            </w:tcBorders>
          </w:tcPr>
          <w:p w:rsidR="006C03D1" w:rsidRPr="006A012D" w:rsidRDefault="006C03D1">
            <w:pPr>
              <w:pStyle w:val="TAL"/>
              <w:overflowPunct w:val="0"/>
              <w:autoSpaceDE w:val="0"/>
              <w:autoSpaceDN w:val="0"/>
              <w:adjustRightInd w:val="0"/>
              <w:ind w:left="425"/>
              <w:textAlignment w:val="baseline"/>
              <w:rPr>
                <w:ins w:id="809" w:author="Huawei" w:date="2019-09-26T19:45:00Z"/>
                <w:rFonts w:eastAsia="SimSun" w:cs="Arial"/>
                <w:szCs w:val="18"/>
                <w:lang w:eastAsia="ja-JP"/>
              </w:rPr>
            </w:pPr>
            <w:ins w:id="810" w:author="Huawei" w:date="2019-09-26T19:45:00Z">
              <w:r w:rsidRPr="006A012D">
                <w:rPr>
                  <w:rFonts w:cs="Arial"/>
                  <w:szCs w:val="18"/>
                  <w:lang w:eastAsia="ja-JP"/>
                </w:rPr>
                <w:t>&gt;&gt;&gt;</w:t>
              </w:r>
            </w:ins>
            <w:ins w:id="811" w:author="Huawei" w:date="2019-09-26T19:46:00Z">
              <w:r>
                <w:rPr>
                  <w:rFonts w:cs="Arial"/>
                  <w:bCs/>
                  <w:szCs w:val="18"/>
                  <w:lang w:eastAsia="ja-JP"/>
                </w:rPr>
                <w:t>S-</w:t>
              </w:r>
              <w:r w:rsidRPr="005C16C1">
                <w:rPr>
                  <w:rFonts w:cs="Arial"/>
                  <w:szCs w:val="18"/>
                  <w:lang w:eastAsia="ja-JP"/>
                </w:rPr>
                <w:t>NSSAI</w:t>
              </w:r>
            </w:ins>
          </w:p>
        </w:tc>
        <w:tc>
          <w:tcPr>
            <w:tcW w:w="1080" w:type="dxa"/>
            <w:tcBorders>
              <w:top w:val="single" w:sz="4" w:space="0" w:color="auto"/>
              <w:left w:val="single" w:sz="4" w:space="0" w:color="auto"/>
              <w:bottom w:val="single" w:sz="4" w:space="0" w:color="auto"/>
              <w:right w:val="single" w:sz="4" w:space="0" w:color="auto"/>
            </w:tcBorders>
          </w:tcPr>
          <w:p w:rsidR="006C03D1" w:rsidRPr="006A012D" w:rsidRDefault="006C03D1" w:rsidP="002A3C9A">
            <w:pPr>
              <w:keepNext/>
              <w:keepLines/>
              <w:spacing w:after="0"/>
              <w:rPr>
                <w:ins w:id="812" w:author="Huawei" w:date="2019-09-26T19:45:00Z"/>
                <w:rFonts w:ascii="Arial" w:eastAsia="SimSun" w:hAnsi="Arial" w:cs="Arial"/>
                <w:sz w:val="18"/>
                <w:szCs w:val="18"/>
                <w:lang w:eastAsia="ja-JP"/>
              </w:rPr>
            </w:pPr>
            <w:ins w:id="813" w:author="Huawei" w:date="2019-09-26T19:45:00Z">
              <w:r w:rsidRPr="006A012D">
                <w:rPr>
                  <w:rFonts w:ascii="Arial" w:hAnsi="Arial" w:cs="Arial"/>
                  <w:sz w:val="18"/>
                  <w:szCs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6C03D1" w:rsidRPr="006A012D" w:rsidRDefault="006C03D1" w:rsidP="002A3C9A">
            <w:pPr>
              <w:keepNext/>
              <w:keepLines/>
              <w:spacing w:after="0"/>
              <w:rPr>
                <w:ins w:id="814" w:author="Huawei" w:date="2019-09-26T19:45: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6C03D1" w:rsidRPr="006A012D" w:rsidRDefault="006C03D1" w:rsidP="002A3C9A">
            <w:pPr>
              <w:keepNext/>
              <w:keepLines/>
              <w:spacing w:after="0"/>
              <w:rPr>
                <w:ins w:id="815" w:author="Huawei" w:date="2019-09-26T19:45:00Z"/>
                <w:rFonts w:ascii="Arial" w:eastAsia="SimSun" w:hAnsi="Arial" w:cs="Arial"/>
                <w:sz w:val="18"/>
                <w:szCs w:val="18"/>
                <w:lang w:eastAsia="ja-JP"/>
              </w:rPr>
            </w:pPr>
            <w:ins w:id="816" w:author="Huawei" w:date="2019-09-26T19:46:00Z">
              <w:r w:rsidRPr="00F126ED">
                <w:rPr>
                  <w:rFonts w:ascii="Arial" w:hAnsi="Arial" w:cs="Arial"/>
                  <w:sz w:val="18"/>
                  <w:szCs w:val="18"/>
                  <w:lang w:eastAsia="ja-JP"/>
                </w:rPr>
                <w:t>9.2.3.21</w:t>
              </w:r>
            </w:ins>
          </w:p>
        </w:tc>
        <w:tc>
          <w:tcPr>
            <w:tcW w:w="2160" w:type="dxa"/>
            <w:tcBorders>
              <w:top w:val="single" w:sz="4" w:space="0" w:color="auto"/>
              <w:left w:val="single" w:sz="4" w:space="0" w:color="auto"/>
              <w:bottom w:val="single" w:sz="4" w:space="0" w:color="auto"/>
              <w:right w:val="single" w:sz="4" w:space="0" w:color="auto"/>
            </w:tcBorders>
          </w:tcPr>
          <w:p w:rsidR="006C03D1" w:rsidRPr="006A012D" w:rsidRDefault="006C03D1" w:rsidP="002A3C9A">
            <w:pPr>
              <w:keepNext/>
              <w:keepLines/>
              <w:spacing w:after="0"/>
              <w:rPr>
                <w:ins w:id="817" w:author="Huawei" w:date="2019-09-26T19:45:00Z"/>
                <w:rFonts w:ascii="Arial" w:eastAsia="SimSu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6C03D1" w:rsidRPr="006A012D" w:rsidRDefault="006C03D1" w:rsidP="002A3C9A">
            <w:pPr>
              <w:keepNext/>
              <w:keepLines/>
              <w:spacing w:after="0"/>
              <w:jc w:val="center"/>
              <w:rPr>
                <w:ins w:id="818" w:author="Huawei" w:date="2019-09-26T19:45:00Z"/>
                <w:rFonts w:ascii="Arial" w:eastAsia="SimSun" w:hAnsi="Arial" w:cs="Arial"/>
                <w:sz w:val="18"/>
                <w:szCs w:val="18"/>
                <w:lang w:eastAsia="ja-JP"/>
              </w:rPr>
            </w:pPr>
            <w:ins w:id="819" w:author="Huawei" w:date="2019-09-26T19:45:00Z">
              <w:r w:rsidRPr="006A012D">
                <w:rPr>
                  <w:rFonts w:ascii="Arial" w:hAnsi="Arial" w:cs="Arial"/>
                  <w:sz w:val="18"/>
                  <w:szCs w:val="18"/>
                  <w:lang w:eastAsia="ja-JP"/>
                </w:rPr>
                <w:t>–</w:t>
              </w:r>
            </w:ins>
          </w:p>
        </w:tc>
        <w:tc>
          <w:tcPr>
            <w:tcW w:w="1107" w:type="dxa"/>
            <w:tcBorders>
              <w:top w:val="single" w:sz="4" w:space="0" w:color="auto"/>
              <w:left w:val="single" w:sz="4" w:space="0" w:color="auto"/>
              <w:bottom w:val="single" w:sz="4" w:space="0" w:color="auto"/>
              <w:right w:val="single" w:sz="4" w:space="0" w:color="auto"/>
            </w:tcBorders>
          </w:tcPr>
          <w:p w:rsidR="006C03D1" w:rsidRPr="006A012D" w:rsidRDefault="006C03D1" w:rsidP="002A3C9A">
            <w:pPr>
              <w:keepNext/>
              <w:keepLines/>
              <w:spacing w:after="0"/>
              <w:jc w:val="center"/>
              <w:rPr>
                <w:ins w:id="820" w:author="Huawei" w:date="2019-09-26T19:45:00Z"/>
                <w:rFonts w:ascii="Arial" w:eastAsia="SimSun" w:hAnsi="Arial" w:cs="Arial"/>
                <w:sz w:val="18"/>
                <w:szCs w:val="18"/>
                <w:lang w:eastAsia="ja-JP"/>
              </w:rPr>
            </w:pPr>
          </w:p>
        </w:tc>
      </w:tr>
    </w:tbl>
    <w:p w:rsidR="00576EDA" w:rsidRPr="00576EDA" w:rsidRDefault="00576EDA" w:rsidP="00576EDA">
      <w:pPr>
        <w:rPr>
          <w:ins w:id="821" w:author="Nokia" w:date="2019-08-29T10:40:00Z"/>
          <w:rFonts w:eastAsia="SimSun"/>
          <w:noProof/>
        </w:rPr>
      </w:pPr>
    </w:p>
    <w:p w:rsidR="00576EDA" w:rsidRPr="00576EDA" w:rsidRDefault="00576EDA" w:rsidP="00576EDA">
      <w:pPr>
        <w:keepNext/>
        <w:keepLines/>
        <w:spacing w:before="120"/>
        <w:ind w:left="1418" w:hanging="1418"/>
        <w:outlineLvl w:val="3"/>
        <w:rPr>
          <w:rFonts w:ascii="Arial" w:eastAsia="SimSun" w:hAnsi="Arial"/>
          <w:sz w:val="24"/>
        </w:rPr>
        <w:sectPr w:rsidR="00576EDA" w:rsidRPr="00576EDA" w:rsidSect="00F126ED">
          <w:footnotePr>
            <w:numRestart w:val="eachSect"/>
          </w:footnotePr>
          <w:pgSz w:w="11907" w:h="16840" w:code="9"/>
          <w:pgMar w:top="1418" w:right="1134" w:bottom="1134" w:left="1134" w:header="680" w:footer="567" w:gutter="0"/>
          <w:cols w:space="720"/>
        </w:sectPr>
      </w:pPr>
      <w:bookmarkStart w:id="822" w:name="_Toc5691058"/>
    </w:p>
    <w:p w:rsidR="00576EDA" w:rsidRPr="00576EDA" w:rsidRDefault="00576EDA" w:rsidP="00576EDA">
      <w:pPr>
        <w:keepNext/>
        <w:keepLines/>
        <w:spacing w:before="120"/>
        <w:ind w:left="1418" w:hanging="1418"/>
        <w:outlineLvl w:val="3"/>
        <w:rPr>
          <w:ins w:id="823" w:author="Nokia" w:date="2019-08-29T10:40:00Z"/>
          <w:rFonts w:ascii="Arial" w:eastAsia="SimSun" w:hAnsi="Arial"/>
          <w:sz w:val="24"/>
        </w:rPr>
      </w:pPr>
      <w:ins w:id="824" w:author="Nokia" w:date="2019-08-29T10:40:00Z">
        <w:r w:rsidRPr="00576EDA">
          <w:rPr>
            <w:rFonts w:ascii="Arial" w:eastAsia="SimSun" w:hAnsi="Arial"/>
            <w:sz w:val="24"/>
          </w:rPr>
          <w:lastRenderedPageBreak/>
          <w:t>9.1.3.</w:t>
        </w:r>
      </w:ins>
      <w:ins w:id="825" w:author="Nokia" w:date="2019-08-29T15:20:00Z">
        <w:r w:rsidRPr="00576EDA">
          <w:rPr>
            <w:rFonts w:ascii="Arial" w:eastAsia="SimSun" w:hAnsi="Arial"/>
            <w:sz w:val="24"/>
          </w:rPr>
          <w:t>E</w:t>
        </w:r>
      </w:ins>
      <w:ins w:id="826" w:author="Nokia" w:date="2019-08-29T10:40:00Z">
        <w:r w:rsidRPr="00576EDA">
          <w:rPr>
            <w:rFonts w:ascii="Arial" w:eastAsia="SimSun" w:hAnsi="Arial"/>
            <w:sz w:val="24"/>
          </w:rPr>
          <w:tab/>
        </w:r>
        <w:r w:rsidRPr="00576EDA">
          <w:rPr>
            <w:rFonts w:ascii="Arial" w:eastAsia="SimSun" w:hAnsi="Arial"/>
            <w:sz w:val="24"/>
            <w:szCs w:val="24"/>
          </w:rPr>
          <w:t>RESOURCE STATUS FAILURE</w:t>
        </w:r>
        <w:bookmarkEnd w:id="822"/>
      </w:ins>
    </w:p>
    <w:p w:rsidR="00576EDA" w:rsidRPr="00576EDA" w:rsidRDefault="00576EDA" w:rsidP="00576EDA">
      <w:pPr>
        <w:keepLines/>
        <w:ind w:left="1135" w:hanging="851"/>
        <w:rPr>
          <w:ins w:id="827" w:author="Nokia" w:date="2019-08-30T09:31:00Z"/>
          <w:rFonts w:eastAsia="SimSun"/>
        </w:rPr>
      </w:pPr>
      <w:ins w:id="828" w:author="Nokia" w:date="2019-08-30T09:31:00Z">
        <w:r w:rsidRPr="00576EDA">
          <w:rPr>
            <w:rFonts w:eastAsia="SimSun"/>
          </w:rPr>
          <w:t>Editor’s note: The content of this section is FFS</w:t>
        </w:r>
      </w:ins>
    </w:p>
    <w:p w:rsidR="00576EDA" w:rsidRPr="00576EDA" w:rsidRDefault="00576EDA" w:rsidP="00576EDA">
      <w:pPr>
        <w:rPr>
          <w:ins w:id="829" w:author="Nokia" w:date="2019-08-29T10:40:00Z"/>
          <w:rFonts w:eastAsia="SimSun"/>
        </w:rPr>
      </w:pPr>
      <w:ins w:id="830" w:author="Nokia" w:date="2019-08-29T10:40:00Z">
        <w:r w:rsidRPr="00576EDA">
          <w:rPr>
            <w:rFonts w:eastAsia="SimSun"/>
          </w:rPr>
          <w:t>This message is sent by the NG-RAN node</w:t>
        </w:r>
        <w:r w:rsidRPr="00576EDA">
          <w:rPr>
            <w:rFonts w:eastAsia="SimSun"/>
            <w:vertAlign w:val="subscript"/>
          </w:rPr>
          <w:t>2</w:t>
        </w:r>
        <w:r w:rsidRPr="00576EDA">
          <w:rPr>
            <w:rFonts w:eastAsia="SimSun"/>
          </w:rPr>
          <w:t xml:space="preserve"> to indicate that for none of the requested measurement objects the measurement can be initiated.</w:t>
        </w:r>
      </w:ins>
    </w:p>
    <w:p w:rsidR="00576EDA" w:rsidRPr="00576EDA" w:rsidRDefault="00576EDA" w:rsidP="00576EDA">
      <w:pPr>
        <w:rPr>
          <w:ins w:id="831" w:author="Nokia" w:date="2019-08-29T10:40:00Z"/>
          <w:rFonts w:eastAsia="Batang"/>
        </w:rPr>
      </w:pPr>
      <w:ins w:id="832" w:author="Nokia" w:date="2019-08-29T10:40:00Z">
        <w:r w:rsidRPr="00576EDA">
          <w:rPr>
            <w:rFonts w:eastAsia="SimSun"/>
          </w:rPr>
          <w:t>Direction: NG-RAN node</w:t>
        </w:r>
        <w:r w:rsidRPr="00576EDA">
          <w:rPr>
            <w:rFonts w:eastAsia="SimSun"/>
            <w:vertAlign w:val="subscript"/>
          </w:rPr>
          <w:t>2</w:t>
        </w:r>
        <w:r w:rsidRPr="00576EDA">
          <w:rPr>
            <w:rFonts w:eastAsia="SimSun"/>
          </w:rPr>
          <w:t xml:space="preserve"> </w:t>
        </w:r>
        <w:r w:rsidRPr="00576EDA">
          <w:rPr>
            <w:rFonts w:eastAsia="SimSun"/>
          </w:rPr>
          <w:sym w:font="Symbol" w:char="F0AE"/>
        </w:r>
        <w:r w:rsidRPr="00576EDA">
          <w:rPr>
            <w:rFonts w:eastAsia="SimSun"/>
          </w:rPr>
          <w:t xml:space="preserve"> NG-RAN node</w:t>
        </w:r>
        <w:r w:rsidRPr="00576EDA">
          <w:rPr>
            <w:rFonts w:eastAsia="SimSun"/>
            <w:vertAlign w:val="subscript"/>
          </w:rPr>
          <w:t>1</w:t>
        </w:r>
        <w:r w:rsidRPr="00576EDA">
          <w:rPr>
            <w:rFonts w:eastAsia="SimSun"/>
          </w:rPr>
          <w:t>.</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
        <w:gridCol w:w="2302"/>
        <w:gridCol w:w="1080"/>
        <w:gridCol w:w="900"/>
        <w:gridCol w:w="1260"/>
        <w:gridCol w:w="2160"/>
        <w:gridCol w:w="1080"/>
        <w:gridCol w:w="27"/>
        <w:gridCol w:w="1080"/>
      </w:tblGrid>
      <w:tr w:rsidR="00576EDA" w:rsidRPr="00576EDA" w:rsidTr="002A3C9A">
        <w:trPr>
          <w:gridBefore w:val="1"/>
          <w:wBefore w:w="26" w:type="dxa"/>
          <w:ins w:id="833" w:author="Nokia" w:date="2019-08-29T10:40:00Z"/>
        </w:trPr>
        <w:tc>
          <w:tcPr>
            <w:tcW w:w="2302" w:type="dxa"/>
          </w:tcPr>
          <w:p w:rsidR="00576EDA" w:rsidRPr="00576EDA" w:rsidRDefault="00576EDA" w:rsidP="00576EDA">
            <w:pPr>
              <w:keepNext/>
              <w:keepLines/>
              <w:spacing w:after="0"/>
              <w:jc w:val="center"/>
              <w:rPr>
                <w:ins w:id="834" w:author="Nokia" w:date="2019-08-29T10:40:00Z"/>
                <w:rFonts w:ascii="Arial" w:eastAsia="SimSun" w:hAnsi="Arial"/>
                <w:b/>
                <w:sz w:val="18"/>
                <w:lang w:eastAsia="ja-JP"/>
              </w:rPr>
            </w:pPr>
            <w:ins w:id="835" w:author="Nokia" w:date="2019-08-29T10:40:00Z">
              <w:r w:rsidRPr="00576EDA">
                <w:rPr>
                  <w:rFonts w:ascii="Arial" w:eastAsia="SimSun" w:hAnsi="Arial"/>
                  <w:b/>
                  <w:sz w:val="18"/>
                  <w:lang w:eastAsia="ja-JP"/>
                </w:rPr>
                <w:t>IE/Group Name</w:t>
              </w:r>
            </w:ins>
          </w:p>
        </w:tc>
        <w:tc>
          <w:tcPr>
            <w:tcW w:w="1080" w:type="dxa"/>
          </w:tcPr>
          <w:p w:rsidR="00576EDA" w:rsidRPr="00576EDA" w:rsidRDefault="00576EDA" w:rsidP="00576EDA">
            <w:pPr>
              <w:keepNext/>
              <w:keepLines/>
              <w:spacing w:after="0"/>
              <w:jc w:val="center"/>
              <w:rPr>
                <w:ins w:id="836" w:author="Nokia" w:date="2019-08-29T10:40:00Z"/>
                <w:rFonts w:ascii="Arial" w:eastAsia="SimSun" w:hAnsi="Arial"/>
                <w:b/>
                <w:sz w:val="18"/>
                <w:lang w:eastAsia="ja-JP"/>
              </w:rPr>
            </w:pPr>
            <w:ins w:id="837" w:author="Nokia" w:date="2019-08-29T10:40:00Z">
              <w:r w:rsidRPr="00576EDA">
                <w:rPr>
                  <w:rFonts w:ascii="Arial" w:eastAsia="SimSun" w:hAnsi="Arial"/>
                  <w:b/>
                  <w:sz w:val="18"/>
                  <w:lang w:eastAsia="ja-JP"/>
                </w:rPr>
                <w:t>Presence</w:t>
              </w:r>
            </w:ins>
          </w:p>
        </w:tc>
        <w:tc>
          <w:tcPr>
            <w:tcW w:w="900" w:type="dxa"/>
          </w:tcPr>
          <w:p w:rsidR="00576EDA" w:rsidRPr="00576EDA" w:rsidRDefault="00576EDA" w:rsidP="00576EDA">
            <w:pPr>
              <w:keepNext/>
              <w:keepLines/>
              <w:spacing w:after="0"/>
              <w:jc w:val="center"/>
              <w:rPr>
                <w:ins w:id="838" w:author="Nokia" w:date="2019-08-29T10:40:00Z"/>
                <w:rFonts w:ascii="Arial" w:eastAsia="SimSun" w:hAnsi="Arial"/>
                <w:b/>
                <w:sz w:val="18"/>
                <w:lang w:eastAsia="ja-JP"/>
              </w:rPr>
            </w:pPr>
            <w:ins w:id="839" w:author="Nokia" w:date="2019-08-29T10:40:00Z">
              <w:r w:rsidRPr="00576EDA">
                <w:rPr>
                  <w:rFonts w:ascii="Arial" w:eastAsia="SimSun" w:hAnsi="Arial"/>
                  <w:b/>
                  <w:sz w:val="18"/>
                  <w:lang w:eastAsia="ja-JP"/>
                </w:rPr>
                <w:t>Range</w:t>
              </w:r>
            </w:ins>
          </w:p>
        </w:tc>
        <w:tc>
          <w:tcPr>
            <w:tcW w:w="1260" w:type="dxa"/>
          </w:tcPr>
          <w:p w:rsidR="00576EDA" w:rsidRPr="00576EDA" w:rsidRDefault="00576EDA" w:rsidP="00576EDA">
            <w:pPr>
              <w:keepNext/>
              <w:keepLines/>
              <w:spacing w:after="0"/>
              <w:jc w:val="center"/>
              <w:rPr>
                <w:ins w:id="840" w:author="Nokia" w:date="2019-08-29T10:40:00Z"/>
                <w:rFonts w:ascii="Arial" w:eastAsia="SimSun" w:hAnsi="Arial"/>
                <w:b/>
                <w:sz w:val="18"/>
                <w:lang w:eastAsia="ja-JP"/>
              </w:rPr>
            </w:pPr>
            <w:ins w:id="841" w:author="Nokia" w:date="2019-08-29T10:40:00Z">
              <w:r w:rsidRPr="00576EDA">
                <w:rPr>
                  <w:rFonts w:ascii="Arial" w:eastAsia="SimSun" w:hAnsi="Arial"/>
                  <w:b/>
                  <w:sz w:val="18"/>
                  <w:lang w:eastAsia="ja-JP"/>
                </w:rPr>
                <w:t>IE type and reference</w:t>
              </w:r>
            </w:ins>
          </w:p>
        </w:tc>
        <w:tc>
          <w:tcPr>
            <w:tcW w:w="2160" w:type="dxa"/>
          </w:tcPr>
          <w:p w:rsidR="00576EDA" w:rsidRPr="00576EDA" w:rsidRDefault="00576EDA" w:rsidP="00576EDA">
            <w:pPr>
              <w:keepNext/>
              <w:keepLines/>
              <w:spacing w:after="0"/>
              <w:jc w:val="center"/>
              <w:rPr>
                <w:ins w:id="842" w:author="Nokia" w:date="2019-08-29T10:40:00Z"/>
                <w:rFonts w:ascii="Arial" w:eastAsia="SimSun" w:hAnsi="Arial"/>
                <w:b/>
                <w:sz w:val="18"/>
                <w:lang w:eastAsia="ja-JP"/>
              </w:rPr>
            </w:pPr>
            <w:ins w:id="843" w:author="Nokia" w:date="2019-08-29T10:40:00Z">
              <w:r w:rsidRPr="00576EDA">
                <w:rPr>
                  <w:rFonts w:ascii="Arial" w:eastAsia="SimSun" w:hAnsi="Arial"/>
                  <w:b/>
                  <w:sz w:val="18"/>
                  <w:lang w:eastAsia="ja-JP"/>
                </w:rPr>
                <w:t>Semantics description</w:t>
              </w:r>
            </w:ins>
          </w:p>
        </w:tc>
        <w:tc>
          <w:tcPr>
            <w:tcW w:w="1107" w:type="dxa"/>
            <w:gridSpan w:val="2"/>
          </w:tcPr>
          <w:p w:rsidR="00576EDA" w:rsidRPr="00576EDA" w:rsidRDefault="00576EDA" w:rsidP="00576EDA">
            <w:pPr>
              <w:keepNext/>
              <w:keepLines/>
              <w:spacing w:after="0"/>
              <w:jc w:val="center"/>
              <w:rPr>
                <w:ins w:id="844" w:author="Nokia" w:date="2019-08-29T10:40:00Z"/>
                <w:rFonts w:ascii="Arial" w:eastAsia="SimSun" w:hAnsi="Arial"/>
                <w:b/>
                <w:sz w:val="18"/>
                <w:lang w:eastAsia="ja-JP"/>
              </w:rPr>
            </w:pPr>
            <w:ins w:id="845" w:author="Nokia" w:date="2019-08-29T10:40:00Z">
              <w:r w:rsidRPr="00576EDA">
                <w:rPr>
                  <w:rFonts w:ascii="Arial" w:eastAsia="SimSun" w:hAnsi="Arial"/>
                  <w:b/>
                  <w:sz w:val="18"/>
                  <w:lang w:eastAsia="ja-JP"/>
                </w:rPr>
                <w:t>Criticality</w:t>
              </w:r>
            </w:ins>
          </w:p>
        </w:tc>
        <w:tc>
          <w:tcPr>
            <w:tcW w:w="1080" w:type="dxa"/>
          </w:tcPr>
          <w:p w:rsidR="00576EDA" w:rsidRPr="00576EDA" w:rsidRDefault="00576EDA" w:rsidP="00576EDA">
            <w:pPr>
              <w:keepNext/>
              <w:keepLines/>
              <w:spacing w:after="0"/>
              <w:jc w:val="center"/>
              <w:rPr>
                <w:ins w:id="846" w:author="Nokia" w:date="2019-08-29T10:40:00Z"/>
                <w:rFonts w:ascii="Arial" w:eastAsia="SimSun" w:hAnsi="Arial"/>
                <w:sz w:val="18"/>
                <w:lang w:eastAsia="ja-JP"/>
              </w:rPr>
            </w:pPr>
            <w:ins w:id="847" w:author="Nokia" w:date="2019-08-29T10:40:00Z">
              <w:r w:rsidRPr="00576EDA">
                <w:rPr>
                  <w:rFonts w:ascii="Arial" w:eastAsia="SimSun" w:hAnsi="Arial"/>
                  <w:b/>
                  <w:sz w:val="18"/>
                  <w:lang w:eastAsia="ja-JP"/>
                </w:rPr>
                <w:t>Assigned Criticality</w:t>
              </w:r>
            </w:ins>
          </w:p>
        </w:tc>
      </w:tr>
      <w:tr w:rsidR="00576EDA" w:rsidRPr="00576EDA" w:rsidTr="002A3C9A">
        <w:trPr>
          <w:gridBefore w:val="1"/>
          <w:wBefore w:w="26" w:type="dxa"/>
          <w:ins w:id="848" w:author="Nokia" w:date="2019-08-29T10:40:00Z"/>
        </w:trPr>
        <w:tc>
          <w:tcPr>
            <w:tcW w:w="2302" w:type="dxa"/>
          </w:tcPr>
          <w:p w:rsidR="00576EDA" w:rsidRPr="00576EDA" w:rsidRDefault="00576EDA" w:rsidP="00576EDA">
            <w:pPr>
              <w:keepNext/>
              <w:keepLines/>
              <w:spacing w:after="0"/>
              <w:rPr>
                <w:ins w:id="849" w:author="Nokia" w:date="2019-08-29T10:40:00Z"/>
                <w:rFonts w:ascii="Arial" w:eastAsia="SimSun" w:hAnsi="Arial"/>
                <w:sz w:val="18"/>
                <w:lang w:eastAsia="ja-JP"/>
              </w:rPr>
            </w:pPr>
            <w:ins w:id="850" w:author="Nokia" w:date="2019-08-29T10:40:00Z">
              <w:r w:rsidRPr="00576EDA">
                <w:rPr>
                  <w:rFonts w:ascii="Arial" w:eastAsia="SimSun" w:hAnsi="Arial"/>
                  <w:sz w:val="18"/>
                  <w:lang w:eastAsia="ja-JP"/>
                </w:rPr>
                <w:t>Message Type</w:t>
              </w:r>
            </w:ins>
          </w:p>
        </w:tc>
        <w:tc>
          <w:tcPr>
            <w:tcW w:w="1080" w:type="dxa"/>
          </w:tcPr>
          <w:p w:rsidR="00576EDA" w:rsidRPr="00576EDA" w:rsidRDefault="00576EDA" w:rsidP="00576EDA">
            <w:pPr>
              <w:keepNext/>
              <w:keepLines/>
              <w:spacing w:after="0"/>
              <w:rPr>
                <w:ins w:id="851" w:author="Nokia" w:date="2019-08-29T10:40:00Z"/>
                <w:rFonts w:ascii="Arial" w:eastAsia="SimSun" w:hAnsi="Arial"/>
                <w:sz w:val="18"/>
                <w:lang w:eastAsia="ja-JP"/>
              </w:rPr>
            </w:pPr>
            <w:ins w:id="852" w:author="Nokia" w:date="2019-08-29T10:40:00Z">
              <w:r w:rsidRPr="00576EDA">
                <w:rPr>
                  <w:rFonts w:ascii="Arial" w:eastAsia="SimSun" w:hAnsi="Arial"/>
                  <w:sz w:val="18"/>
                  <w:lang w:eastAsia="ja-JP"/>
                </w:rPr>
                <w:t>M</w:t>
              </w:r>
            </w:ins>
          </w:p>
        </w:tc>
        <w:tc>
          <w:tcPr>
            <w:tcW w:w="900" w:type="dxa"/>
          </w:tcPr>
          <w:p w:rsidR="00576EDA" w:rsidRPr="00576EDA" w:rsidRDefault="00576EDA" w:rsidP="00576EDA">
            <w:pPr>
              <w:keepNext/>
              <w:keepLines/>
              <w:spacing w:after="0"/>
              <w:rPr>
                <w:ins w:id="853" w:author="Nokia" w:date="2019-08-29T10:40:00Z"/>
                <w:rFonts w:ascii="Arial" w:eastAsia="SimSun" w:hAnsi="Arial"/>
                <w:sz w:val="18"/>
                <w:lang w:eastAsia="ja-JP"/>
              </w:rPr>
            </w:pPr>
          </w:p>
        </w:tc>
        <w:tc>
          <w:tcPr>
            <w:tcW w:w="1260" w:type="dxa"/>
          </w:tcPr>
          <w:p w:rsidR="00576EDA" w:rsidRPr="00576EDA" w:rsidRDefault="00576EDA" w:rsidP="00576EDA">
            <w:pPr>
              <w:keepNext/>
              <w:keepLines/>
              <w:spacing w:after="0"/>
              <w:rPr>
                <w:ins w:id="854" w:author="Nokia" w:date="2019-08-29T10:40:00Z"/>
                <w:rFonts w:ascii="Arial" w:eastAsia="SimSun" w:hAnsi="Arial"/>
                <w:sz w:val="18"/>
                <w:lang w:eastAsia="ja-JP"/>
              </w:rPr>
            </w:pPr>
            <w:ins w:id="855" w:author="Nokia" w:date="2019-08-29T10:40:00Z">
              <w:r w:rsidRPr="00576EDA">
                <w:rPr>
                  <w:rFonts w:ascii="Arial" w:eastAsia="SimSun" w:hAnsi="Arial"/>
                  <w:sz w:val="18"/>
                  <w:lang w:eastAsia="ja-JP"/>
                </w:rPr>
                <w:t>9.2.3.1</w:t>
              </w:r>
            </w:ins>
          </w:p>
        </w:tc>
        <w:tc>
          <w:tcPr>
            <w:tcW w:w="2160" w:type="dxa"/>
          </w:tcPr>
          <w:p w:rsidR="00576EDA" w:rsidRPr="00576EDA" w:rsidRDefault="00576EDA" w:rsidP="00576EDA">
            <w:pPr>
              <w:keepNext/>
              <w:keepLines/>
              <w:spacing w:after="0"/>
              <w:rPr>
                <w:ins w:id="856" w:author="Nokia" w:date="2019-08-29T10:40:00Z"/>
                <w:rFonts w:ascii="Arial" w:eastAsia="SimSun" w:hAnsi="Arial"/>
                <w:sz w:val="18"/>
                <w:lang w:eastAsia="ja-JP"/>
              </w:rPr>
            </w:pPr>
          </w:p>
        </w:tc>
        <w:tc>
          <w:tcPr>
            <w:tcW w:w="1107" w:type="dxa"/>
            <w:gridSpan w:val="2"/>
          </w:tcPr>
          <w:p w:rsidR="00576EDA" w:rsidRPr="00576EDA" w:rsidRDefault="00576EDA" w:rsidP="00576EDA">
            <w:pPr>
              <w:keepNext/>
              <w:keepLines/>
              <w:spacing w:after="0"/>
              <w:jc w:val="center"/>
              <w:rPr>
                <w:ins w:id="857" w:author="Nokia" w:date="2019-08-29T10:40:00Z"/>
                <w:rFonts w:ascii="Arial" w:eastAsia="SimSun" w:hAnsi="Arial"/>
                <w:sz w:val="18"/>
                <w:lang w:eastAsia="ja-JP"/>
              </w:rPr>
            </w:pPr>
            <w:ins w:id="858" w:author="Nokia" w:date="2019-08-29T10:40:00Z">
              <w:r w:rsidRPr="00576EDA">
                <w:rPr>
                  <w:rFonts w:ascii="Arial" w:eastAsia="SimSun" w:hAnsi="Arial"/>
                  <w:sz w:val="18"/>
                  <w:lang w:eastAsia="ja-JP"/>
                </w:rPr>
                <w:t>YES</w:t>
              </w:r>
            </w:ins>
          </w:p>
        </w:tc>
        <w:tc>
          <w:tcPr>
            <w:tcW w:w="1080" w:type="dxa"/>
          </w:tcPr>
          <w:p w:rsidR="00576EDA" w:rsidRPr="00576EDA" w:rsidRDefault="00576EDA" w:rsidP="00576EDA">
            <w:pPr>
              <w:keepNext/>
              <w:keepLines/>
              <w:spacing w:after="0"/>
              <w:jc w:val="center"/>
              <w:rPr>
                <w:ins w:id="859" w:author="Nokia" w:date="2019-08-29T10:40:00Z"/>
                <w:rFonts w:ascii="Arial" w:eastAsia="SimSun" w:hAnsi="Arial"/>
                <w:sz w:val="18"/>
                <w:lang w:eastAsia="ja-JP"/>
              </w:rPr>
            </w:pPr>
            <w:ins w:id="860" w:author="Nokia" w:date="2019-08-29T10:40:00Z">
              <w:r w:rsidRPr="00576EDA">
                <w:rPr>
                  <w:rFonts w:ascii="Arial" w:eastAsia="SimSun" w:hAnsi="Arial"/>
                  <w:sz w:val="18"/>
                  <w:lang w:eastAsia="ja-JP"/>
                </w:rPr>
                <w:t>reject</w:t>
              </w:r>
            </w:ins>
          </w:p>
        </w:tc>
      </w:tr>
      <w:tr w:rsidR="00576EDA" w:rsidRPr="00576EDA" w:rsidTr="002A3C9A">
        <w:trPr>
          <w:gridBefore w:val="1"/>
          <w:wBefore w:w="26" w:type="dxa"/>
          <w:ins w:id="861" w:author="Nokia" w:date="2019-08-29T10:40:00Z"/>
        </w:trPr>
        <w:tc>
          <w:tcPr>
            <w:tcW w:w="2302" w:type="dxa"/>
          </w:tcPr>
          <w:p w:rsidR="00576EDA" w:rsidRPr="00576EDA" w:rsidRDefault="00576EDA" w:rsidP="00576EDA">
            <w:pPr>
              <w:keepNext/>
              <w:keepLines/>
              <w:spacing w:after="0"/>
              <w:rPr>
                <w:ins w:id="862" w:author="Nokia" w:date="2019-08-29T10:40:00Z"/>
                <w:rFonts w:ascii="Arial" w:eastAsia="SimSun" w:hAnsi="Arial"/>
                <w:sz w:val="18"/>
                <w:lang w:eastAsia="ja-JP"/>
              </w:rPr>
            </w:pPr>
            <w:ins w:id="863" w:author="Nokia" w:date="2019-08-29T10:40:00Z">
              <w:r w:rsidRPr="00576EDA">
                <w:rPr>
                  <w:rFonts w:ascii="Arial" w:eastAsia="SimSun" w:hAnsi="Arial"/>
                  <w:sz w:val="18"/>
                  <w:lang w:eastAsia="ja-JP"/>
                </w:rPr>
                <w:t>NG-RAN node1 Measurement ID</w:t>
              </w:r>
            </w:ins>
          </w:p>
        </w:tc>
        <w:tc>
          <w:tcPr>
            <w:tcW w:w="1080" w:type="dxa"/>
          </w:tcPr>
          <w:p w:rsidR="00576EDA" w:rsidRPr="00576EDA" w:rsidRDefault="00576EDA" w:rsidP="00576EDA">
            <w:pPr>
              <w:keepNext/>
              <w:keepLines/>
              <w:spacing w:after="0"/>
              <w:rPr>
                <w:ins w:id="864" w:author="Nokia" w:date="2019-08-29T10:40:00Z"/>
                <w:rFonts w:ascii="Arial" w:eastAsia="SimSun" w:hAnsi="Arial"/>
                <w:sz w:val="18"/>
                <w:lang w:eastAsia="ja-JP"/>
              </w:rPr>
            </w:pPr>
            <w:ins w:id="865" w:author="Nokia" w:date="2019-08-29T10:40:00Z">
              <w:r w:rsidRPr="00576EDA">
                <w:rPr>
                  <w:rFonts w:ascii="Arial" w:eastAsia="SimSun" w:hAnsi="Arial"/>
                  <w:sz w:val="18"/>
                  <w:lang w:eastAsia="ja-JP"/>
                </w:rPr>
                <w:t>M</w:t>
              </w:r>
            </w:ins>
          </w:p>
        </w:tc>
        <w:tc>
          <w:tcPr>
            <w:tcW w:w="900" w:type="dxa"/>
          </w:tcPr>
          <w:p w:rsidR="00576EDA" w:rsidRPr="00576EDA" w:rsidRDefault="00576EDA" w:rsidP="00576EDA">
            <w:pPr>
              <w:keepNext/>
              <w:keepLines/>
              <w:spacing w:after="0"/>
              <w:rPr>
                <w:ins w:id="866" w:author="Nokia" w:date="2019-08-29T10:40:00Z"/>
                <w:rFonts w:ascii="Arial" w:eastAsia="SimSun" w:hAnsi="Arial"/>
                <w:i/>
                <w:sz w:val="18"/>
                <w:lang w:eastAsia="ja-JP"/>
              </w:rPr>
            </w:pPr>
          </w:p>
        </w:tc>
        <w:tc>
          <w:tcPr>
            <w:tcW w:w="1260" w:type="dxa"/>
          </w:tcPr>
          <w:p w:rsidR="00576EDA" w:rsidRPr="00576EDA" w:rsidRDefault="00576EDA" w:rsidP="00576EDA">
            <w:pPr>
              <w:keepNext/>
              <w:keepLines/>
              <w:spacing w:after="0"/>
              <w:rPr>
                <w:ins w:id="867" w:author="Nokia" w:date="2019-08-29T10:40:00Z"/>
                <w:rFonts w:ascii="Arial" w:eastAsia="SimSun" w:hAnsi="Arial"/>
                <w:sz w:val="18"/>
                <w:lang w:eastAsia="ja-JP"/>
              </w:rPr>
            </w:pPr>
            <w:ins w:id="868" w:author="Nokia" w:date="2019-08-29T10:40:00Z">
              <w:r w:rsidRPr="00576EDA">
                <w:rPr>
                  <w:rFonts w:ascii="Arial" w:eastAsia="SimSun" w:hAnsi="Arial"/>
                  <w:sz w:val="18"/>
                  <w:lang w:eastAsia="ja-JP"/>
                </w:rPr>
                <w:t>I</w:t>
              </w:r>
            </w:ins>
            <w:ins w:id="869" w:author="Nokia" w:date="2019-08-30T09:28:00Z">
              <w:r w:rsidRPr="00576EDA">
                <w:rPr>
                  <w:rFonts w:ascii="Arial" w:eastAsia="SimSun" w:hAnsi="Arial"/>
                  <w:sz w:val="18"/>
                  <w:lang w:eastAsia="ja-JP"/>
                </w:rPr>
                <w:t>NTEGER (1..4095,...)</w:t>
              </w:r>
            </w:ins>
          </w:p>
        </w:tc>
        <w:tc>
          <w:tcPr>
            <w:tcW w:w="2160" w:type="dxa"/>
          </w:tcPr>
          <w:p w:rsidR="00576EDA" w:rsidRPr="00576EDA" w:rsidRDefault="00576EDA" w:rsidP="00576EDA">
            <w:pPr>
              <w:keepNext/>
              <w:keepLines/>
              <w:spacing w:after="0"/>
              <w:rPr>
                <w:ins w:id="870" w:author="Nokia" w:date="2019-08-29T10:40:00Z"/>
                <w:rFonts w:ascii="Arial" w:eastAsia="SimSun" w:hAnsi="Arial"/>
                <w:sz w:val="18"/>
                <w:lang w:eastAsia="ja-JP"/>
              </w:rPr>
            </w:pPr>
            <w:ins w:id="871" w:author="Nokia" w:date="2019-08-29T10:40:00Z">
              <w:r w:rsidRPr="00576EDA">
                <w:rPr>
                  <w:rFonts w:ascii="Arial" w:eastAsia="SimSun" w:hAnsi="Arial"/>
                  <w:sz w:val="18"/>
                  <w:lang w:eastAsia="ja-JP"/>
                </w:rPr>
                <w:t>Allocated by NG-RAN node</w:t>
              </w:r>
              <w:r w:rsidRPr="00576EDA">
                <w:rPr>
                  <w:rFonts w:ascii="Arial" w:eastAsia="SimSun" w:hAnsi="Arial"/>
                  <w:sz w:val="18"/>
                  <w:vertAlign w:val="subscript"/>
                  <w:lang w:eastAsia="ja-JP"/>
                </w:rPr>
                <w:t>1</w:t>
              </w:r>
            </w:ins>
          </w:p>
        </w:tc>
        <w:tc>
          <w:tcPr>
            <w:tcW w:w="1107" w:type="dxa"/>
            <w:gridSpan w:val="2"/>
          </w:tcPr>
          <w:p w:rsidR="00576EDA" w:rsidRPr="00576EDA" w:rsidRDefault="00576EDA" w:rsidP="00576EDA">
            <w:pPr>
              <w:keepNext/>
              <w:keepLines/>
              <w:spacing w:after="0"/>
              <w:jc w:val="center"/>
              <w:rPr>
                <w:ins w:id="872" w:author="Nokia" w:date="2019-08-29T10:40:00Z"/>
                <w:rFonts w:ascii="Arial" w:eastAsia="SimSun" w:hAnsi="Arial"/>
                <w:sz w:val="18"/>
                <w:lang w:eastAsia="ja-JP"/>
              </w:rPr>
            </w:pPr>
            <w:ins w:id="873" w:author="Nokia" w:date="2019-08-29T10:40:00Z">
              <w:r w:rsidRPr="00576EDA">
                <w:rPr>
                  <w:rFonts w:ascii="Arial" w:eastAsia="SimSun" w:hAnsi="Arial"/>
                  <w:sz w:val="18"/>
                  <w:lang w:eastAsia="ja-JP"/>
                </w:rPr>
                <w:t>YES</w:t>
              </w:r>
            </w:ins>
          </w:p>
        </w:tc>
        <w:tc>
          <w:tcPr>
            <w:tcW w:w="1080" w:type="dxa"/>
          </w:tcPr>
          <w:p w:rsidR="00576EDA" w:rsidRPr="00576EDA" w:rsidRDefault="00576EDA" w:rsidP="00576EDA">
            <w:pPr>
              <w:keepNext/>
              <w:keepLines/>
              <w:spacing w:after="0"/>
              <w:jc w:val="center"/>
              <w:rPr>
                <w:ins w:id="874" w:author="Nokia" w:date="2019-08-29T10:40:00Z"/>
                <w:rFonts w:ascii="Arial" w:eastAsia="SimSun" w:hAnsi="Arial"/>
                <w:sz w:val="18"/>
                <w:lang w:eastAsia="ja-JP"/>
              </w:rPr>
            </w:pPr>
            <w:ins w:id="875" w:author="Nokia" w:date="2019-08-29T10:40:00Z">
              <w:r w:rsidRPr="00576EDA">
                <w:rPr>
                  <w:rFonts w:ascii="Arial" w:eastAsia="SimSun" w:hAnsi="Arial"/>
                  <w:sz w:val="18"/>
                  <w:lang w:eastAsia="ja-JP"/>
                </w:rPr>
                <w:t>reject</w:t>
              </w:r>
            </w:ins>
          </w:p>
        </w:tc>
      </w:tr>
      <w:tr w:rsidR="00576EDA" w:rsidRPr="00576EDA" w:rsidTr="002A3C9A">
        <w:trPr>
          <w:gridBefore w:val="1"/>
          <w:wBefore w:w="26" w:type="dxa"/>
          <w:ins w:id="876" w:author="Nokia" w:date="2019-08-29T10:40:00Z"/>
        </w:trPr>
        <w:tc>
          <w:tcPr>
            <w:tcW w:w="2302" w:type="dxa"/>
          </w:tcPr>
          <w:p w:rsidR="00576EDA" w:rsidRPr="00576EDA" w:rsidRDefault="00576EDA" w:rsidP="00576EDA">
            <w:pPr>
              <w:keepNext/>
              <w:keepLines/>
              <w:spacing w:after="0"/>
              <w:rPr>
                <w:ins w:id="877" w:author="Nokia" w:date="2019-08-29T10:40:00Z"/>
                <w:rFonts w:ascii="Arial" w:eastAsia="SimSun" w:hAnsi="Arial"/>
                <w:sz w:val="18"/>
                <w:lang w:eastAsia="ja-JP"/>
              </w:rPr>
            </w:pPr>
            <w:ins w:id="878" w:author="Nokia" w:date="2019-08-29T10:40:00Z">
              <w:r w:rsidRPr="00576EDA">
                <w:rPr>
                  <w:rFonts w:ascii="Arial" w:eastAsia="SimSun" w:hAnsi="Arial"/>
                  <w:sz w:val="18"/>
                  <w:lang w:eastAsia="ja-JP"/>
                </w:rPr>
                <w:t>NG-RAN node2 Measurement ID</w:t>
              </w:r>
            </w:ins>
          </w:p>
        </w:tc>
        <w:tc>
          <w:tcPr>
            <w:tcW w:w="1080" w:type="dxa"/>
          </w:tcPr>
          <w:p w:rsidR="00576EDA" w:rsidRPr="00576EDA" w:rsidRDefault="00576EDA" w:rsidP="00576EDA">
            <w:pPr>
              <w:keepNext/>
              <w:keepLines/>
              <w:spacing w:after="0"/>
              <w:rPr>
                <w:ins w:id="879" w:author="Nokia" w:date="2019-08-29T10:40:00Z"/>
                <w:rFonts w:ascii="Arial" w:eastAsia="SimSun" w:hAnsi="Arial"/>
                <w:sz w:val="18"/>
                <w:lang w:eastAsia="ja-JP"/>
              </w:rPr>
            </w:pPr>
            <w:ins w:id="880" w:author="Nokia" w:date="2019-08-29T10:40:00Z">
              <w:r w:rsidRPr="00576EDA">
                <w:rPr>
                  <w:rFonts w:ascii="Arial" w:eastAsia="SimSun" w:hAnsi="Arial"/>
                  <w:sz w:val="18"/>
                  <w:lang w:eastAsia="ja-JP"/>
                </w:rPr>
                <w:t>M</w:t>
              </w:r>
            </w:ins>
          </w:p>
        </w:tc>
        <w:tc>
          <w:tcPr>
            <w:tcW w:w="900" w:type="dxa"/>
          </w:tcPr>
          <w:p w:rsidR="00576EDA" w:rsidRPr="00576EDA" w:rsidRDefault="00576EDA" w:rsidP="00576EDA">
            <w:pPr>
              <w:keepNext/>
              <w:keepLines/>
              <w:spacing w:after="0"/>
              <w:rPr>
                <w:ins w:id="881" w:author="Nokia" w:date="2019-08-29T10:40:00Z"/>
                <w:rFonts w:ascii="Arial" w:eastAsia="SimSun" w:hAnsi="Arial"/>
                <w:i/>
                <w:sz w:val="18"/>
                <w:lang w:eastAsia="ja-JP"/>
              </w:rPr>
            </w:pPr>
          </w:p>
        </w:tc>
        <w:tc>
          <w:tcPr>
            <w:tcW w:w="1260" w:type="dxa"/>
          </w:tcPr>
          <w:p w:rsidR="00576EDA" w:rsidRPr="00576EDA" w:rsidRDefault="00576EDA" w:rsidP="00576EDA">
            <w:pPr>
              <w:keepNext/>
              <w:keepLines/>
              <w:spacing w:after="0"/>
              <w:rPr>
                <w:ins w:id="882" w:author="Nokia" w:date="2019-08-29T10:40:00Z"/>
                <w:rFonts w:ascii="Arial" w:eastAsia="SimSun" w:hAnsi="Arial"/>
                <w:sz w:val="18"/>
                <w:lang w:eastAsia="ja-JP"/>
              </w:rPr>
            </w:pPr>
            <w:ins w:id="883" w:author="Nokia" w:date="2019-08-29T10:40:00Z">
              <w:r w:rsidRPr="00576EDA">
                <w:rPr>
                  <w:rFonts w:ascii="Arial" w:eastAsia="SimSun" w:hAnsi="Arial"/>
                  <w:sz w:val="18"/>
                  <w:lang w:eastAsia="ja-JP"/>
                </w:rPr>
                <w:t>I</w:t>
              </w:r>
            </w:ins>
            <w:ins w:id="884" w:author="Nokia" w:date="2019-08-30T09:28:00Z">
              <w:r w:rsidRPr="00576EDA">
                <w:rPr>
                  <w:rFonts w:ascii="Arial" w:eastAsia="SimSun" w:hAnsi="Arial"/>
                  <w:sz w:val="18"/>
                  <w:lang w:eastAsia="ja-JP"/>
                </w:rPr>
                <w:t>NTEGER (1..4095,...)</w:t>
              </w:r>
            </w:ins>
          </w:p>
        </w:tc>
        <w:tc>
          <w:tcPr>
            <w:tcW w:w="2160" w:type="dxa"/>
          </w:tcPr>
          <w:p w:rsidR="00576EDA" w:rsidRPr="00576EDA" w:rsidRDefault="00576EDA" w:rsidP="00576EDA">
            <w:pPr>
              <w:keepNext/>
              <w:keepLines/>
              <w:spacing w:after="0"/>
              <w:rPr>
                <w:ins w:id="885" w:author="Nokia" w:date="2019-08-29T10:40:00Z"/>
                <w:rFonts w:ascii="Arial" w:eastAsia="SimSun" w:hAnsi="Arial"/>
                <w:sz w:val="18"/>
                <w:lang w:eastAsia="ja-JP"/>
              </w:rPr>
            </w:pPr>
            <w:ins w:id="886" w:author="Nokia" w:date="2019-08-29T10:40:00Z">
              <w:r w:rsidRPr="00576EDA">
                <w:rPr>
                  <w:rFonts w:ascii="Arial" w:eastAsia="SimSun" w:hAnsi="Arial"/>
                  <w:sz w:val="18"/>
                  <w:lang w:eastAsia="ja-JP"/>
                </w:rPr>
                <w:t>Allocated by NG-RAN node</w:t>
              </w:r>
              <w:r w:rsidRPr="00576EDA">
                <w:rPr>
                  <w:rFonts w:ascii="Arial" w:eastAsia="SimSun" w:hAnsi="Arial"/>
                  <w:sz w:val="18"/>
                  <w:vertAlign w:val="subscript"/>
                  <w:lang w:eastAsia="ja-JP"/>
                </w:rPr>
                <w:t>2</w:t>
              </w:r>
            </w:ins>
          </w:p>
        </w:tc>
        <w:tc>
          <w:tcPr>
            <w:tcW w:w="1107" w:type="dxa"/>
            <w:gridSpan w:val="2"/>
          </w:tcPr>
          <w:p w:rsidR="00576EDA" w:rsidRPr="00576EDA" w:rsidRDefault="00576EDA" w:rsidP="00576EDA">
            <w:pPr>
              <w:keepNext/>
              <w:keepLines/>
              <w:spacing w:after="0"/>
              <w:jc w:val="center"/>
              <w:rPr>
                <w:ins w:id="887" w:author="Nokia" w:date="2019-08-29T10:40:00Z"/>
                <w:rFonts w:ascii="Arial" w:eastAsia="SimSun" w:hAnsi="Arial"/>
                <w:sz w:val="18"/>
                <w:lang w:eastAsia="ja-JP"/>
              </w:rPr>
            </w:pPr>
            <w:ins w:id="888" w:author="Nokia" w:date="2019-08-29T10:40:00Z">
              <w:r w:rsidRPr="00576EDA">
                <w:rPr>
                  <w:rFonts w:ascii="Arial" w:eastAsia="SimSun" w:hAnsi="Arial"/>
                  <w:sz w:val="18"/>
                  <w:lang w:eastAsia="ja-JP"/>
                </w:rPr>
                <w:t>YES</w:t>
              </w:r>
            </w:ins>
          </w:p>
        </w:tc>
        <w:tc>
          <w:tcPr>
            <w:tcW w:w="1080" w:type="dxa"/>
          </w:tcPr>
          <w:p w:rsidR="00576EDA" w:rsidRPr="00576EDA" w:rsidRDefault="00576EDA" w:rsidP="00576EDA">
            <w:pPr>
              <w:keepNext/>
              <w:keepLines/>
              <w:spacing w:after="0"/>
              <w:jc w:val="center"/>
              <w:rPr>
                <w:ins w:id="889" w:author="Nokia" w:date="2019-08-29T10:40:00Z"/>
                <w:rFonts w:ascii="Arial" w:eastAsia="SimSun" w:hAnsi="Arial"/>
                <w:sz w:val="18"/>
                <w:lang w:eastAsia="ja-JP"/>
              </w:rPr>
            </w:pPr>
            <w:ins w:id="890" w:author="Nokia" w:date="2019-08-29T10:40:00Z">
              <w:r w:rsidRPr="00576EDA">
                <w:rPr>
                  <w:rFonts w:ascii="Arial" w:eastAsia="SimSun" w:hAnsi="Arial"/>
                  <w:sz w:val="18"/>
                  <w:lang w:eastAsia="ja-JP"/>
                </w:rPr>
                <w:t>reject</w:t>
              </w:r>
            </w:ins>
          </w:p>
        </w:tc>
      </w:tr>
      <w:tr w:rsidR="00576EDA" w:rsidRPr="00576EDA" w:rsidTr="002A3C9A">
        <w:trPr>
          <w:gridBefore w:val="1"/>
          <w:wBefore w:w="26" w:type="dxa"/>
          <w:ins w:id="891" w:author="Nokia" w:date="2019-08-29T10:40:00Z"/>
        </w:trPr>
        <w:tc>
          <w:tcPr>
            <w:tcW w:w="2302" w:type="dxa"/>
          </w:tcPr>
          <w:p w:rsidR="00576EDA" w:rsidRPr="00576EDA" w:rsidRDefault="00576EDA" w:rsidP="00576EDA">
            <w:pPr>
              <w:keepNext/>
              <w:keepLines/>
              <w:spacing w:after="0"/>
              <w:rPr>
                <w:ins w:id="892" w:author="Nokia" w:date="2019-08-29T10:40:00Z"/>
                <w:rFonts w:ascii="Arial" w:eastAsia="SimSun" w:hAnsi="Arial"/>
                <w:sz w:val="18"/>
                <w:lang w:eastAsia="ja-JP"/>
              </w:rPr>
            </w:pPr>
            <w:ins w:id="893" w:author="Nokia" w:date="2019-08-29T10:40:00Z">
              <w:r w:rsidRPr="00576EDA">
                <w:rPr>
                  <w:rFonts w:ascii="Arial" w:eastAsia="SimSun" w:hAnsi="Arial"/>
                  <w:sz w:val="18"/>
                  <w:lang w:eastAsia="ja-JP"/>
                </w:rPr>
                <w:t>Cause</w:t>
              </w:r>
            </w:ins>
          </w:p>
        </w:tc>
        <w:tc>
          <w:tcPr>
            <w:tcW w:w="1080" w:type="dxa"/>
          </w:tcPr>
          <w:p w:rsidR="00576EDA" w:rsidRPr="00576EDA" w:rsidRDefault="00576EDA" w:rsidP="00576EDA">
            <w:pPr>
              <w:keepNext/>
              <w:keepLines/>
              <w:spacing w:after="0"/>
              <w:rPr>
                <w:ins w:id="894" w:author="Nokia" w:date="2019-08-29T10:40:00Z"/>
                <w:rFonts w:ascii="Arial" w:eastAsia="SimSun" w:hAnsi="Arial"/>
                <w:sz w:val="18"/>
                <w:lang w:eastAsia="ja-JP"/>
              </w:rPr>
            </w:pPr>
            <w:ins w:id="895" w:author="Nokia" w:date="2019-08-29T10:40:00Z">
              <w:r w:rsidRPr="00576EDA">
                <w:rPr>
                  <w:rFonts w:ascii="Arial" w:eastAsia="SimSun" w:hAnsi="Arial"/>
                  <w:sz w:val="18"/>
                  <w:lang w:eastAsia="ja-JP"/>
                </w:rPr>
                <w:t>M</w:t>
              </w:r>
            </w:ins>
          </w:p>
        </w:tc>
        <w:tc>
          <w:tcPr>
            <w:tcW w:w="900" w:type="dxa"/>
          </w:tcPr>
          <w:p w:rsidR="00576EDA" w:rsidRPr="00576EDA" w:rsidRDefault="00576EDA" w:rsidP="00576EDA">
            <w:pPr>
              <w:keepNext/>
              <w:keepLines/>
              <w:spacing w:after="0"/>
              <w:rPr>
                <w:ins w:id="896" w:author="Nokia" w:date="2019-08-29T10:40:00Z"/>
                <w:rFonts w:ascii="Arial" w:eastAsia="SimSun" w:hAnsi="Arial"/>
                <w:sz w:val="18"/>
                <w:lang w:eastAsia="ja-JP"/>
              </w:rPr>
            </w:pPr>
          </w:p>
        </w:tc>
        <w:tc>
          <w:tcPr>
            <w:tcW w:w="1260" w:type="dxa"/>
          </w:tcPr>
          <w:p w:rsidR="00576EDA" w:rsidRPr="00576EDA" w:rsidRDefault="00576EDA" w:rsidP="00576EDA">
            <w:pPr>
              <w:keepNext/>
              <w:keepLines/>
              <w:spacing w:after="0"/>
              <w:rPr>
                <w:ins w:id="897" w:author="Nokia" w:date="2019-08-29T10:40:00Z"/>
                <w:rFonts w:ascii="Arial" w:eastAsia="SimSun" w:hAnsi="Arial"/>
                <w:sz w:val="18"/>
                <w:lang w:eastAsia="ja-JP"/>
              </w:rPr>
            </w:pPr>
            <w:ins w:id="898" w:author="Nokia" w:date="2019-08-29T10:40:00Z">
              <w:r w:rsidRPr="00576EDA">
                <w:rPr>
                  <w:rFonts w:ascii="Arial" w:eastAsia="SimSun" w:hAnsi="Arial"/>
                  <w:sz w:val="18"/>
                  <w:lang w:eastAsia="ja-JP"/>
                </w:rPr>
                <w:t>9.2.3.2</w:t>
              </w:r>
            </w:ins>
          </w:p>
        </w:tc>
        <w:tc>
          <w:tcPr>
            <w:tcW w:w="2160" w:type="dxa"/>
          </w:tcPr>
          <w:p w:rsidR="00576EDA" w:rsidRPr="00576EDA" w:rsidRDefault="00576EDA" w:rsidP="00576EDA">
            <w:pPr>
              <w:keepNext/>
              <w:keepLines/>
              <w:spacing w:after="0"/>
              <w:rPr>
                <w:ins w:id="899" w:author="Nokia" w:date="2019-08-29T10:40:00Z"/>
                <w:rFonts w:ascii="Arial" w:eastAsia="SimSun" w:hAnsi="Arial"/>
                <w:sz w:val="18"/>
                <w:lang w:eastAsia="ja-JP"/>
              </w:rPr>
            </w:pPr>
            <w:ins w:id="900" w:author="Nokia" w:date="2019-08-29T10:40:00Z">
              <w:r w:rsidRPr="00576EDA">
                <w:rPr>
                  <w:rFonts w:ascii="Arial" w:eastAsia="SimSun" w:hAnsi="Arial"/>
                  <w:sz w:val="18"/>
                  <w:lang w:eastAsia="ja-JP"/>
                </w:rPr>
                <w:t>Ignored by the receiver when the Complete Failure Cause Information IE is included</w:t>
              </w:r>
            </w:ins>
            <w:ins w:id="901" w:author="Nokia" w:date="2019-08-29T12:48:00Z">
              <w:r w:rsidRPr="00576EDA">
                <w:rPr>
                  <w:rFonts w:ascii="Arial" w:eastAsia="SimSun" w:hAnsi="Arial"/>
                  <w:sz w:val="18"/>
                  <w:lang w:eastAsia="ja-JP"/>
                </w:rPr>
                <w:t>.</w:t>
              </w:r>
            </w:ins>
          </w:p>
        </w:tc>
        <w:tc>
          <w:tcPr>
            <w:tcW w:w="1107" w:type="dxa"/>
            <w:gridSpan w:val="2"/>
          </w:tcPr>
          <w:p w:rsidR="00576EDA" w:rsidRPr="00576EDA" w:rsidRDefault="00576EDA" w:rsidP="00576EDA">
            <w:pPr>
              <w:keepNext/>
              <w:keepLines/>
              <w:spacing w:after="0"/>
              <w:jc w:val="center"/>
              <w:rPr>
                <w:ins w:id="902" w:author="Nokia" w:date="2019-08-29T10:40:00Z"/>
                <w:rFonts w:ascii="Arial" w:eastAsia="SimSun" w:hAnsi="Arial"/>
                <w:sz w:val="18"/>
                <w:lang w:eastAsia="ja-JP"/>
              </w:rPr>
            </w:pPr>
            <w:ins w:id="903" w:author="Nokia" w:date="2019-08-29T10:40:00Z">
              <w:r w:rsidRPr="00576EDA">
                <w:rPr>
                  <w:rFonts w:ascii="Arial" w:eastAsia="SimSun" w:hAnsi="Arial"/>
                  <w:sz w:val="18"/>
                  <w:lang w:eastAsia="ja-JP"/>
                </w:rPr>
                <w:t>YES</w:t>
              </w:r>
            </w:ins>
          </w:p>
        </w:tc>
        <w:tc>
          <w:tcPr>
            <w:tcW w:w="1080" w:type="dxa"/>
          </w:tcPr>
          <w:p w:rsidR="00576EDA" w:rsidRPr="00576EDA" w:rsidRDefault="00576EDA" w:rsidP="00576EDA">
            <w:pPr>
              <w:keepNext/>
              <w:keepLines/>
              <w:spacing w:after="0"/>
              <w:jc w:val="center"/>
              <w:rPr>
                <w:ins w:id="904" w:author="Nokia" w:date="2019-08-29T10:40:00Z"/>
                <w:rFonts w:ascii="Arial" w:eastAsia="SimSun" w:hAnsi="Arial"/>
                <w:sz w:val="18"/>
                <w:lang w:eastAsia="ja-JP"/>
              </w:rPr>
            </w:pPr>
            <w:ins w:id="905" w:author="Nokia" w:date="2019-08-29T10:40:00Z">
              <w:r w:rsidRPr="00576EDA">
                <w:rPr>
                  <w:rFonts w:ascii="Arial" w:eastAsia="SimSun" w:hAnsi="Arial"/>
                  <w:sz w:val="18"/>
                  <w:lang w:eastAsia="ja-JP"/>
                </w:rPr>
                <w:t>ignore</w:t>
              </w:r>
            </w:ins>
          </w:p>
        </w:tc>
      </w:tr>
      <w:tr w:rsidR="00576EDA" w:rsidRPr="00576EDA" w:rsidTr="002A3C9A">
        <w:trPr>
          <w:gridBefore w:val="1"/>
          <w:wBefore w:w="26" w:type="dxa"/>
          <w:ins w:id="906" w:author="Nokia" w:date="2019-08-29T14:58:00Z"/>
        </w:trPr>
        <w:tc>
          <w:tcPr>
            <w:tcW w:w="2302" w:type="dxa"/>
          </w:tcPr>
          <w:p w:rsidR="00576EDA" w:rsidRPr="00576EDA" w:rsidRDefault="00576EDA" w:rsidP="00576EDA">
            <w:pPr>
              <w:keepNext/>
              <w:keepLines/>
              <w:spacing w:after="0"/>
              <w:rPr>
                <w:ins w:id="907" w:author="Nokia" w:date="2019-08-29T14:58:00Z"/>
                <w:rFonts w:ascii="Arial" w:eastAsia="SimSun" w:hAnsi="Arial"/>
                <w:sz w:val="18"/>
                <w:lang w:eastAsia="ja-JP"/>
              </w:rPr>
            </w:pPr>
            <w:ins w:id="908" w:author="Nokia" w:date="2019-08-29T14:58:00Z">
              <w:r w:rsidRPr="00576EDA">
                <w:rPr>
                  <w:rFonts w:ascii="Arial" w:eastAsia="SimSun" w:hAnsi="Arial"/>
                  <w:sz w:val="18"/>
                  <w:lang w:eastAsia="ja-JP"/>
                </w:rPr>
                <w:t>C</w:t>
              </w:r>
            </w:ins>
            <w:ins w:id="909" w:author="Nokia" w:date="2019-08-29T14:59:00Z">
              <w:r w:rsidRPr="00576EDA">
                <w:rPr>
                  <w:rFonts w:ascii="Arial" w:eastAsia="SimSun" w:hAnsi="Arial"/>
                  <w:sz w:val="18"/>
                  <w:lang w:eastAsia="ja-JP"/>
                </w:rPr>
                <w:t>riticality Diagnostics</w:t>
              </w:r>
            </w:ins>
          </w:p>
        </w:tc>
        <w:tc>
          <w:tcPr>
            <w:tcW w:w="1080" w:type="dxa"/>
          </w:tcPr>
          <w:p w:rsidR="00576EDA" w:rsidRPr="00576EDA" w:rsidRDefault="00576EDA" w:rsidP="00576EDA">
            <w:pPr>
              <w:keepNext/>
              <w:keepLines/>
              <w:spacing w:after="0"/>
              <w:rPr>
                <w:ins w:id="910" w:author="Nokia" w:date="2019-08-29T14:58:00Z"/>
                <w:rFonts w:ascii="Arial" w:eastAsia="SimSun" w:hAnsi="Arial"/>
                <w:sz w:val="18"/>
                <w:lang w:eastAsia="ja-JP"/>
              </w:rPr>
            </w:pPr>
            <w:ins w:id="911" w:author="Nokia" w:date="2019-08-29T14:58:00Z">
              <w:r w:rsidRPr="00576EDA">
                <w:rPr>
                  <w:rFonts w:ascii="Arial" w:eastAsia="SimSun" w:hAnsi="Arial"/>
                  <w:sz w:val="18"/>
                  <w:lang w:eastAsia="ja-JP"/>
                </w:rPr>
                <w:t>O</w:t>
              </w:r>
            </w:ins>
          </w:p>
        </w:tc>
        <w:tc>
          <w:tcPr>
            <w:tcW w:w="900" w:type="dxa"/>
          </w:tcPr>
          <w:p w:rsidR="00576EDA" w:rsidRPr="00576EDA" w:rsidRDefault="00576EDA" w:rsidP="00576EDA">
            <w:pPr>
              <w:keepNext/>
              <w:keepLines/>
              <w:spacing w:after="0"/>
              <w:rPr>
                <w:ins w:id="912" w:author="Nokia" w:date="2019-08-29T14:58:00Z"/>
                <w:rFonts w:ascii="Arial" w:eastAsia="SimSun" w:hAnsi="Arial"/>
                <w:sz w:val="18"/>
                <w:lang w:eastAsia="ja-JP"/>
              </w:rPr>
            </w:pPr>
          </w:p>
        </w:tc>
        <w:tc>
          <w:tcPr>
            <w:tcW w:w="1260" w:type="dxa"/>
          </w:tcPr>
          <w:p w:rsidR="00576EDA" w:rsidRPr="00576EDA" w:rsidRDefault="00576EDA" w:rsidP="00576EDA">
            <w:pPr>
              <w:keepNext/>
              <w:keepLines/>
              <w:spacing w:after="0"/>
              <w:rPr>
                <w:ins w:id="913" w:author="Nokia" w:date="2019-08-29T14:58:00Z"/>
                <w:rFonts w:ascii="Arial" w:eastAsia="SimSun" w:hAnsi="Arial"/>
                <w:sz w:val="18"/>
                <w:lang w:eastAsia="ja-JP"/>
              </w:rPr>
            </w:pPr>
            <w:ins w:id="914" w:author="Nokia" w:date="2019-08-29T14:58:00Z">
              <w:r w:rsidRPr="00576EDA">
                <w:rPr>
                  <w:rFonts w:ascii="Arial" w:eastAsia="SimSun" w:hAnsi="Arial"/>
                  <w:sz w:val="18"/>
                  <w:lang w:eastAsia="ja-JP"/>
                </w:rPr>
                <w:t>9</w:t>
              </w:r>
            </w:ins>
            <w:ins w:id="915" w:author="Nokia" w:date="2019-08-29T14:59:00Z">
              <w:r w:rsidRPr="00576EDA">
                <w:rPr>
                  <w:rFonts w:ascii="Arial" w:eastAsia="SimSun" w:hAnsi="Arial"/>
                  <w:sz w:val="18"/>
                  <w:lang w:eastAsia="ja-JP"/>
                </w:rPr>
                <w:t>.2.3.3</w:t>
              </w:r>
            </w:ins>
          </w:p>
        </w:tc>
        <w:tc>
          <w:tcPr>
            <w:tcW w:w="2160" w:type="dxa"/>
          </w:tcPr>
          <w:p w:rsidR="00576EDA" w:rsidRPr="00576EDA" w:rsidRDefault="00576EDA" w:rsidP="00576EDA">
            <w:pPr>
              <w:keepNext/>
              <w:keepLines/>
              <w:spacing w:after="0"/>
              <w:rPr>
                <w:ins w:id="916" w:author="Nokia" w:date="2019-08-29T14:58:00Z"/>
                <w:rFonts w:ascii="Arial" w:eastAsia="SimSun" w:hAnsi="Arial"/>
                <w:sz w:val="18"/>
                <w:highlight w:val="yellow"/>
                <w:lang w:eastAsia="ja-JP"/>
              </w:rPr>
            </w:pPr>
          </w:p>
        </w:tc>
        <w:tc>
          <w:tcPr>
            <w:tcW w:w="1107" w:type="dxa"/>
            <w:gridSpan w:val="2"/>
          </w:tcPr>
          <w:p w:rsidR="00576EDA" w:rsidRPr="00576EDA" w:rsidRDefault="00576EDA" w:rsidP="00576EDA">
            <w:pPr>
              <w:keepNext/>
              <w:keepLines/>
              <w:spacing w:after="0"/>
              <w:jc w:val="center"/>
              <w:rPr>
                <w:ins w:id="917" w:author="Nokia" w:date="2019-08-29T14:58:00Z"/>
                <w:rFonts w:ascii="Arial" w:eastAsia="SimSun" w:hAnsi="Arial"/>
                <w:sz w:val="18"/>
                <w:lang w:eastAsia="ja-JP"/>
              </w:rPr>
            </w:pPr>
            <w:ins w:id="918" w:author="Nokia" w:date="2019-08-29T14:58:00Z">
              <w:r w:rsidRPr="00576EDA">
                <w:rPr>
                  <w:rFonts w:ascii="Arial" w:eastAsia="SimSun" w:hAnsi="Arial"/>
                  <w:sz w:val="18"/>
                  <w:lang w:eastAsia="ja-JP"/>
                </w:rPr>
                <w:t>Y</w:t>
              </w:r>
            </w:ins>
            <w:ins w:id="919" w:author="Nokia" w:date="2019-08-29T14:59:00Z">
              <w:r w:rsidRPr="00576EDA">
                <w:rPr>
                  <w:rFonts w:ascii="Arial" w:eastAsia="SimSun" w:hAnsi="Arial"/>
                  <w:sz w:val="18"/>
                  <w:lang w:eastAsia="ja-JP"/>
                </w:rPr>
                <w:t>ES</w:t>
              </w:r>
            </w:ins>
          </w:p>
        </w:tc>
        <w:tc>
          <w:tcPr>
            <w:tcW w:w="1080" w:type="dxa"/>
          </w:tcPr>
          <w:p w:rsidR="00576EDA" w:rsidRPr="00576EDA" w:rsidRDefault="00576EDA" w:rsidP="00576EDA">
            <w:pPr>
              <w:keepNext/>
              <w:keepLines/>
              <w:spacing w:after="0"/>
              <w:jc w:val="center"/>
              <w:rPr>
                <w:ins w:id="920" w:author="Nokia" w:date="2019-08-29T14:58:00Z"/>
                <w:rFonts w:ascii="Arial" w:eastAsia="SimSun" w:hAnsi="Arial"/>
                <w:sz w:val="18"/>
                <w:lang w:eastAsia="ja-JP"/>
              </w:rPr>
            </w:pPr>
            <w:ins w:id="921" w:author="Nokia" w:date="2019-08-29T14:58:00Z">
              <w:r w:rsidRPr="00576EDA">
                <w:rPr>
                  <w:rFonts w:ascii="Arial" w:eastAsia="SimSun" w:hAnsi="Arial"/>
                  <w:sz w:val="18"/>
                  <w:lang w:eastAsia="ja-JP"/>
                </w:rPr>
                <w:t>i</w:t>
              </w:r>
            </w:ins>
            <w:ins w:id="922" w:author="Nokia" w:date="2019-08-29T14:59:00Z">
              <w:r w:rsidRPr="00576EDA">
                <w:rPr>
                  <w:rFonts w:ascii="Arial" w:eastAsia="SimSun" w:hAnsi="Arial"/>
                  <w:sz w:val="18"/>
                  <w:lang w:eastAsia="ja-JP"/>
                </w:rPr>
                <w:t>gnore</w:t>
              </w:r>
            </w:ins>
          </w:p>
        </w:tc>
      </w:tr>
      <w:tr w:rsidR="002A3C9A" w:rsidRPr="006A012D" w:rsidTr="002A3C9A">
        <w:trPr>
          <w:ins w:id="923" w:author="Huawei" w:date="2019-09-26T20:05:00Z"/>
        </w:trPr>
        <w:tc>
          <w:tcPr>
            <w:tcW w:w="2328" w:type="dxa"/>
            <w:gridSpan w:val="2"/>
            <w:tcBorders>
              <w:top w:val="single" w:sz="4" w:space="0" w:color="auto"/>
              <w:left w:val="single" w:sz="4" w:space="0" w:color="auto"/>
              <w:bottom w:val="single" w:sz="4" w:space="0" w:color="auto"/>
              <w:right w:val="single" w:sz="4" w:space="0" w:color="auto"/>
            </w:tcBorders>
          </w:tcPr>
          <w:p w:rsidR="002A3C9A" w:rsidRPr="006A012D" w:rsidRDefault="002A3C9A" w:rsidP="002A3C9A">
            <w:pPr>
              <w:keepNext/>
              <w:keepLines/>
              <w:spacing w:after="0"/>
              <w:rPr>
                <w:ins w:id="924" w:author="Huawei" w:date="2019-09-26T20:05:00Z"/>
                <w:rFonts w:ascii="Arial" w:eastAsia="SimSun" w:hAnsi="Arial" w:cs="Arial"/>
                <w:sz w:val="18"/>
                <w:szCs w:val="18"/>
                <w:lang w:eastAsia="ja-JP"/>
              </w:rPr>
            </w:pPr>
            <w:ins w:id="925" w:author="Huawei" w:date="2019-09-26T20:06:00Z">
              <w:r w:rsidRPr="002A3C9A">
                <w:rPr>
                  <w:rFonts w:ascii="Arial" w:hAnsi="Arial" w:cs="Arial"/>
                  <w:b/>
                  <w:sz w:val="18"/>
                  <w:szCs w:val="18"/>
                  <w:lang w:eastAsia="ja-JP"/>
                </w:rPr>
                <w:t>Complete Failure Cause Information</w:t>
              </w:r>
            </w:ins>
          </w:p>
        </w:tc>
        <w:tc>
          <w:tcPr>
            <w:tcW w:w="1080" w:type="dxa"/>
            <w:tcBorders>
              <w:top w:val="single" w:sz="4" w:space="0" w:color="auto"/>
              <w:left w:val="single" w:sz="4" w:space="0" w:color="auto"/>
              <w:bottom w:val="single" w:sz="4" w:space="0" w:color="auto"/>
              <w:right w:val="single" w:sz="4" w:space="0" w:color="auto"/>
            </w:tcBorders>
          </w:tcPr>
          <w:p w:rsidR="002A3C9A" w:rsidRPr="006A012D" w:rsidRDefault="002A3C9A" w:rsidP="002A3C9A">
            <w:pPr>
              <w:keepNext/>
              <w:keepLines/>
              <w:spacing w:after="0"/>
              <w:rPr>
                <w:ins w:id="926" w:author="Huawei" w:date="2019-09-26T20:05:00Z"/>
                <w:rFonts w:ascii="Arial" w:eastAsia="SimSun" w:hAnsi="Arial" w:cs="Arial"/>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2A3C9A" w:rsidRPr="006A012D" w:rsidRDefault="002A3C9A" w:rsidP="002A3C9A">
            <w:pPr>
              <w:keepNext/>
              <w:keepLines/>
              <w:spacing w:after="0"/>
              <w:rPr>
                <w:ins w:id="927" w:author="Huawei" w:date="2019-09-26T20:05:00Z"/>
                <w:rFonts w:ascii="Arial" w:eastAsia="SimSun" w:hAnsi="Arial" w:cs="Arial"/>
                <w:i/>
                <w:sz w:val="18"/>
                <w:szCs w:val="18"/>
                <w:lang w:eastAsia="ja-JP"/>
              </w:rPr>
            </w:pPr>
            <w:ins w:id="928" w:author="Huawei" w:date="2019-09-26T20:05:00Z">
              <w:r w:rsidRPr="006A012D">
                <w:rPr>
                  <w:rFonts w:ascii="Arial" w:hAnsi="Arial" w:cs="Arial"/>
                  <w:i/>
                  <w:sz w:val="18"/>
                  <w:szCs w:val="18"/>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2A3C9A" w:rsidRPr="006A012D" w:rsidRDefault="002A3C9A" w:rsidP="002A3C9A">
            <w:pPr>
              <w:keepNext/>
              <w:keepLines/>
              <w:spacing w:after="0"/>
              <w:rPr>
                <w:ins w:id="929" w:author="Huawei" w:date="2019-09-26T20:05: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2A3C9A" w:rsidRPr="006A012D" w:rsidRDefault="000F5168" w:rsidP="000F5168">
            <w:pPr>
              <w:keepNext/>
              <w:keepLines/>
              <w:spacing w:after="0"/>
              <w:rPr>
                <w:ins w:id="930" w:author="Huawei" w:date="2019-09-26T20:05:00Z"/>
                <w:rFonts w:ascii="Arial" w:eastAsia="SimSun" w:hAnsi="Arial" w:cs="Arial"/>
                <w:sz w:val="18"/>
                <w:szCs w:val="18"/>
                <w:lang w:eastAsia="ja-JP"/>
              </w:rPr>
            </w:pPr>
            <w:ins w:id="931" w:author="Huawei2" w:date="2019-09-27T12:07:00Z">
              <w:del w:id="932" w:author="Huawei" w:date="2019-09-27T12:07:00Z">
                <w:r w:rsidDel="000F5168">
                  <w:delText xml:space="preserve"> </w:delText>
                </w:r>
              </w:del>
            </w:ins>
            <w:ins w:id="933" w:author="Huawei" w:date="2019-09-27T12:07:00Z">
              <w:r w:rsidRPr="000F5168">
                <w:rPr>
                  <w:rFonts w:ascii="Arial" w:hAnsi="Arial" w:cs="Arial"/>
                  <w:sz w:val="18"/>
                  <w:szCs w:val="18"/>
                </w:rPr>
                <w:t>Complete list of failure causes for all requested cells</w:t>
              </w:r>
            </w:ins>
          </w:p>
        </w:tc>
        <w:tc>
          <w:tcPr>
            <w:tcW w:w="1080" w:type="dxa"/>
            <w:tcBorders>
              <w:top w:val="single" w:sz="4" w:space="0" w:color="auto"/>
              <w:left w:val="single" w:sz="4" w:space="0" w:color="auto"/>
              <w:bottom w:val="single" w:sz="4" w:space="0" w:color="auto"/>
              <w:right w:val="single" w:sz="4" w:space="0" w:color="auto"/>
            </w:tcBorders>
          </w:tcPr>
          <w:p w:rsidR="002A3C9A" w:rsidRPr="006A012D" w:rsidRDefault="002A3C9A" w:rsidP="002A3C9A">
            <w:pPr>
              <w:keepNext/>
              <w:keepLines/>
              <w:spacing w:after="0"/>
              <w:jc w:val="center"/>
              <w:rPr>
                <w:ins w:id="934" w:author="Huawei" w:date="2019-09-26T20:05:00Z"/>
                <w:rFonts w:ascii="Arial" w:eastAsia="SimSun" w:hAnsi="Arial" w:cs="Arial"/>
                <w:sz w:val="18"/>
                <w:szCs w:val="18"/>
                <w:lang w:eastAsia="ja-JP"/>
              </w:rPr>
            </w:pPr>
            <w:ins w:id="935" w:author="Huawei" w:date="2019-09-26T20:05:00Z">
              <w:r w:rsidRPr="006A012D">
                <w:rPr>
                  <w:rFonts w:ascii="Arial" w:hAnsi="Arial" w:cs="Arial"/>
                  <w:sz w:val="18"/>
                  <w:szCs w:val="18"/>
                  <w:lang w:eastAsia="ja-JP"/>
                </w:rPr>
                <w:t>YES</w:t>
              </w:r>
            </w:ins>
          </w:p>
        </w:tc>
        <w:tc>
          <w:tcPr>
            <w:tcW w:w="1107" w:type="dxa"/>
            <w:gridSpan w:val="2"/>
            <w:tcBorders>
              <w:top w:val="single" w:sz="4" w:space="0" w:color="auto"/>
              <w:left w:val="single" w:sz="4" w:space="0" w:color="auto"/>
              <w:bottom w:val="single" w:sz="4" w:space="0" w:color="auto"/>
              <w:right w:val="single" w:sz="4" w:space="0" w:color="auto"/>
            </w:tcBorders>
          </w:tcPr>
          <w:p w:rsidR="002A3C9A" w:rsidRPr="006A012D" w:rsidRDefault="002A3C9A" w:rsidP="002A3C9A">
            <w:pPr>
              <w:keepNext/>
              <w:keepLines/>
              <w:spacing w:after="0"/>
              <w:jc w:val="center"/>
              <w:rPr>
                <w:ins w:id="936" w:author="Huawei" w:date="2019-09-26T20:05:00Z"/>
                <w:rFonts w:ascii="Arial" w:eastAsia="SimSun" w:hAnsi="Arial" w:cs="Arial"/>
                <w:sz w:val="18"/>
                <w:szCs w:val="18"/>
                <w:lang w:eastAsia="ja-JP"/>
              </w:rPr>
            </w:pPr>
            <w:ins w:id="937" w:author="Huawei" w:date="2019-09-26T20:05:00Z">
              <w:r w:rsidRPr="006A012D">
                <w:rPr>
                  <w:rFonts w:ascii="Arial" w:hAnsi="Arial" w:cs="Arial"/>
                  <w:sz w:val="18"/>
                  <w:szCs w:val="18"/>
                  <w:lang w:eastAsia="ja-JP"/>
                </w:rPr>
                <w:t>ignore</w:t>
              </w:r>
            </w:ins>
          </w:p>
        </w:tc>
      </w:tr>
      <w:tr w:rsidR="002A3C9A" w:rsidRPr="006A012D" w:rsidTr="002A3C9A">
        <w:trPr>
          <w:ins w:id="938" w:author="Huawei" w:date="2019-09-26T20:05:00Z"/>
        </w:trPr>
        <w:tc>
          <w:tcPr>
            <w:tcW w:w="2328" w:type="dxa"/>
            <w:gridSpan w:val="2"/>
            <w:tcBorders>
              <w:top w:val="single" w:sz="4" w:space="0" w:color="auto"/>
              <w:left w:val="single" w:sz="4" w:space="0" w:color="auto"/>
              <w:bottom w:val="single" w:sz="4" w:space="0" w:color="auto"/>
              <w:right w:val="single" w:sz="4" w:space="0" w:color="auto"/>
            </w:tcBorders>
          </w:tcPr>
          <w:p w:rsidR="002A3C9A" w:rsidRPr="006A012D" w:rsidRDefault="002A3C9A" w:rsidP="002A3C9A">
            <w:pPr>
              <w:keepNext/>
              <w:keepLines/>
              <w:spacing w:after="0"/>
              <w:rPr>
                <w:ins w:id="939" w:author="Huawei" w:date="2019-09-26T20:05:00Z"/>
                <w:rFonts w:ascii="Arial" w:eastAsia="SimSun" w:hAnsi="Arial" w:cs="Arial"/>
                <w:sz w:val="18"/>
                <w:szCs w:val="18"/>
                <w:lang w:eastAsia="ja-JP"/>
              </w:rPr>
            </w:pPr>
            <w:ins w:id="940" w:author="Huawei" w:date="2019-09-26T20:05:00Z">
              <w:r w:rsidRPr="006A012D">
                <w:rPr>
                  <w:rFonts w:ascii="Arial" w:hAnsi="Arial" w:cs="Arial"/>
                  <w:sz w:val="18"/>
                  <w:szCs w:val="18"/>
                  <w:lang w:eastAsia="ja-JP"/>
                </w:rPr>
                <w:t>&gt;</w:t>
              </w:r>
            </w:ins>
            <w:ins w:id="941" w:author="Huawei" w:date="2019-09-26T20:06:00Z">
              <w:r w:rsidRPr="002A3C9A">
                <w:rPr>
                  <w:rFonts w:ascii="Arial" w:hAnsi="Arial" w:cs="Arial"/>
                  <w:b/>
                  <w:sz w:val="18"/>
                  <w:szCs w:val="18"/>
                  <w:lang w:eastAsia="ja-JP"/>
                </w:rPr>
                <w:t>Complete Failure Cause Information</w:t>
              </w:r>
            </w:ins>
            <w:ins w:id="942" w:author="Huawei" w:date="2019-09-26T20:05:00Z">
              <w:r w:rsidRPr="006A012D">
                <w:rPr>
                  <w:rFonts w:ascii="Arial" w:hAnsi="Arial" w:cs="Arial"/>
                  <w:b/>
                  <w:sz w:val="18"/>
                  <w:szCs w:val="18"/>
                  <w:lang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rsidR="002A3C9A" w:rsidRPr="006A012D" w:rsidRDefault="002A3C9A" w:rsidP="002A3C9A">
            <w:pPr>
              <w:keepNext/>
              <w:keepLines/>
              <w:spacing w:after="0"/>
              <w:rPr>
                <w:ins w:id="943" w:author="Huawei" w:date="2019-09-26T20:05:00Z"/>
                <w:rFonts w:ascii="Arial" w:eastAsia="SimSun" w:hAnsi="Arial" w:cs="Arial"/>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2A3C9A" w:rsidRPr="006A012D" w:rsidRDefault="002A3C9A" w:rsidP="002A3C9A">
            <w:pPr>
              <w:keepNext/>
              <w:keepLines/>
              <w:spacing w:after="0"/>
              <w:rPr>
                <w:ins w:id="944" w:author="Huawei" w:date="2019-09-26T20:05:00Z"/>
                <w:rFonts w:ascii="Arial" w:eastAsia="SimSun" w:hAnsi="Arial" w:cs="Arial"/>
                <w:i/>
                <w:sz w:val="18"/>
                <w:szCs w:val="18"/>
                <w:lang w:eastAsia="ja-JP"/>
              </w:rPr>
            </w:pPr>
            <w:ins w:id="945" w:author="Huawei" w:date="2019-09-26T20:05:00Z">
              <w:r w:rsidRPr="006A012D">
                <w:rPr>
                  <w:rFonts w:ascii="Arial" w:hAnsi="Arial" w:cs="Arial"/>
                  <w:i/>
                  <w:sz w:val="18"/>
                  <w:szCs w:val="18"/>
                  <w:lang w:eastAsia="ja-JP"/>
                </w:rPr>
                <w:t>1 .. &lt;maxCellineNB&gt;</w:t>
              </w:r>
            </w:ins>
          </w:p>
        </w:tc>
        <w:tc>
          <w:tcPr>
            <w:tcW w:w="1260" w:type="dxa"/>
            <w:tcBorders>
              <w:top w:val="single" w:sz="4" w:space="0" w:color="auto"/>
              <w:left w:val="single" w:sz="4" w:space="0" w:color="auto"/>
              <w:bottom w:val="single" w:sz="4" w:space="0" w:color="auto"/>
              <w:right w:val="single" w:sz="4" w:space="0" w:color="auto"/>
            </w:tcBorders>
          </w:tcPr>
          <w:p w:rsidR="002A3C9A" w:rsidRPr="006A012D" w:rsidRDefault="002A3C9A" w:rsidP="002A3C9A">
            <w:pPr>
              <w:keepNext/>
              <w:keepLines/>
              <w:spacing w:after="0"/>
              <w:rPr>
                <w:ins w:id="946" w:author="Huawei" w:date="2019-09-26T20:05: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2A3C9A" w:rsidRPr="006A012D" w:rsidRDefault="002A3C9A" w:rsidP="002A3C9A">
            <w:pPr>
              <w:keepNext/>
              <w:keepLines/>
              <w:spacing w:after="0"/>
              <w:rPr>
                <w:ins w:id="947" w:author="Huawei" w:date="2019-09-26T20:05:00Z"/>
                <w:rFonts w:ascii="Arial" w:eastAsia="SimSu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A3C9A" w:rsidRPr="006A012D" w:rsidRDefault="002A3C9A" w:rsidP="002A3C9A">
            <w:pPr>
              <w:keepNext/>
              <w:keepLines/>
              <w:spacing w:after="0"/>
              <w:jc w:val="center"/>
              <w:rPr>
                <w:ins w:id="948" w:author="Huawei" w:date="2019-09-26T20:05:00Z"/>
                <w:rFonts w:ascii="Arial" w:eastAsia="SimSun" w:hAnsi="Arial" w:cs="Arial"/>
                <w:sz w:val="18"/>
                <w:szCs w:val="18"/>
                <w:lang w:eastAsia="ja-JP"/>
              </w:rPr>
            </w:pPr>
            <w:ins w:id="949" w:author="Huawei" w:date="2019-09-26T20:05:00Z">
              <w:r w:rsidRPr="006A012D">
                <w:rPr>
                  <w:rFonts w:ascii="Arial" w:hAnsi="Arial" w:cs="Arial"/>
                  <w:sz w:val="18"/>
                  <w:szCs w:val="18"/>
                  <w:lang w:eastAsia="ja-JP"/>
                </w:rPr>
                <w:t>EACH</w:t>
              </w:r>
            </w:ins>
          </w:p>
        </w:tc>
        <w:tc>
          <w:tcPr>
            <w:tcW w:w="1107" w:type="dxa"/>
            <w:gridSpan w:val="2"/>
            <w:tcBorders>
              <w:top w:val="single" w:sz="4" w:space="0" w:color="auto"/>
              <w:left w:val="single" w:sz="4" w:space="0" w:color="auto"/>
              <w:bottom w:val="single" w:sz="4" w:space="0" w:color="auto"/>
              <w:right w:val="single" w:sz="4" w:space="0" w:color="auto"/>
            </w:tcBorders>
          </w:tcPr>
          <w:p w:rsidR="002A3C9A" w:rsidRPr="006A012D" w:rsidRDefault="002A3C9A" w:rsidP="002A3C9A">
            <w:pPr>
              <w:keepNext/>
              <w:keepLines/>
              <w:spacing w:after="0"/>
              <w:jc w:val="center"/>
              <w:rPr>
                <w:ins w:id="950" w:author="Huawei" w:date="2019-09-26T20:05:00Z"/>
                <w:rFonts w:ascii="Arial" w:eastAsia="SimSun" w:hAnsi="Arial" w:cs="Arial"/>
                <w:sz w:val="18"/>
                <w:szCs w:val="18"/>
                <w:lang w:eastAsia="ja-JP"/>
              </w:rPr>
            </w:pPr>
            <w:ins w:id="951" w:author="Huawei" w:date="2019-09-26T20:05:00Z">
              <w:r w:rsidRPr="006A012D">
                <w:rPr>
                  <w:rFonts w:ascii="Arial" w:hAnsi="Arial" w:cs="Arial"/>
                  <w:sz w:val="18"/>
                  <w:szCs w:val="18"/>
                  <w:lang w:eastAsia="ja-JP"/>
                </w:rPr>
                <w:t>ignore</w:t>
              </w:r>
            </w:ins>
          </w:p>
        </w:tc>
      </w:tr>
      <w:tr w:rsidR="002A3C9A" w:rsidRPr="006A012D" w:rsidTr="002A3C9A">
        <w:trPr>
          <w:ins w:id="952" w:author="Huawei" w:date="2019-09-26T20:05:00Z"/>
        </w:trPr>
        <w:tc>
          <w:tcPr>
            <w:tcW w:w="2328" w:type="dxa"/>
            <w:gridSpan w:val="2"/>
            <w:tcBorders>
              <w:top w:val="single" w:sz="4" w:space="0" w:color="auto"/>
              <w:left w:val="single" w:sz="4" w:space="0" w:color="auto"/>
              <w:bottom w:val="single" w:sz="4" w:space="0" w:color="auto"/>
              <w:right w:val="single" w:sz="4" w:space="0" w:color="auto"/>
            </w:tcBorders>
          </w:tcPr>
          <w:p w:rsidR="002A3C9A" w:rsidRPr="006A012D" w:rsidRDefault="004246E7" w:rsidP="004D0B14">
            <w:pPr>
              <w:pStyle w:val="TAL"/>
              <w:overflowPunct w:val="0"/>
              <w:autoSpaceDE w:val="0"/>
              <w:autoSpaceDN w:val="0"/>
              <w:adjustRightInd w:val="0"/>
              <w:ind w:left="284"/>
              <w:textAlignment w:val="baseline"/>
              <w:rPr>
                <w:ins w:id="953" w:author="Huawei" w:date="2019-09-26T20:05:00Z"/>
                <w:rFonts w:eastAsia="SimSun" w:cs="Arial"/>
                <w:szCs w:val="18"/>
                <w:lang w:eastAsia="ja-JP"/>
              </w:rPr>
            </w:pPr>
            <w:ins w:id="954" w:author="Huawei" w:date="2019-09-26T20:05:00Z">
              <w:r>
                <w:rPr>
                  <w:rFonts w:cs="Arial"/>
                  <w:szCs w:val="18"/>
                  <w:lang w:eastAsia="ja-JP"/>
                </w:rPr>
                <w:t>&gt;&gt;</w:t>
              </w:r>
              <w:r w:rsidR="002A3C9A" w:rsidRPr="006A012D">
                <w:rPr>
                  <w:rFonts w:cs="Arial"/>
                  <w:szCs w:val="18"/>
                  <w:lang w:eastAsia="ja-JP"/>
                </w:rPr>
                <w:t>Cell ID</w:t>
              </w:r>
            </w:ins>
          </w:p>
        </w:tc>
        <w:tc>
          <w:tcPr>
            <w:tcW w:w="1080" w:type="dxa"/>
            <w:tcBorders>
              <w:top w:val="single" w:sz="4" w:space="0" w:color="auto"/>
              <w:left w:val="single" w:sz="4" w:space="0" w:color="auto"/>
              <w:bottom w:val="single" w:sz="4" w:space="0" w:color="auto"/>
              <w:right w:val="single" w:sz="4" w:space="0" w:color="auto"/>
            </w:tcBorders>
          </w:tcPr>
          <w:p w:rsidR="002A3C9A" w:rsidRPr="006A012D" w:rsidRDefault="002A3C9A" w:rsidP="002A3C9A">
            <w:pPr>
              <w:keepNext/>
              <w:keepLines/>
              <w:spacing w:after="0"/>
              <w:rPr>
                <w:ins w:id="955" w:author="Huawei" w:date="2019-09-26T20:05:00Z"/>
                <w:rFonts w:ascii="Arial" w:eastAsia="SimSun" w:hAnsi="Arial" w:cs="Arial"/>
                <w:sz w:val="18"/>
                <w:szCs w:val="18"/>
                <w:lang w:eastAsia="ja-JP"/>
              </w:rPr>
            </w:pPr>
            <w:ins w:id="956" w:author="Huawei" w:date="2019-09-26T20:05:00Z">
              <w:r w:rsidRPr="006A012D">
                <w:rPr>
                  <w:rFonts w:ascii="Arial" w:hAnsi="Arial" w:cs="Arial"/>
                  <w:sz w:val="18"/>
                  <w:szCs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A3C9A" w:rsidRPr="006A012D" w:rsidRDefault="002A3C9A" w:rsidP="002A3C9A">
            <w:pPr>
              <w:keepNext/>
              <w:keepLines/>
              <w:spacing w:after="0"/>
              <w:rPr>
                <w:ins w:id="957" w:author="Huawei" w:date="2019-09-26T20:05: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2A3C9A" w:rsidRPr="00F126ED" w:rsidRDefault="002A3C9A" w:rsidP="002A3C9A">
            <w:pPr>
              <w:pStyle w:val="TAL"/>
              <w:rPr>
                <w:ins w:id="958" w:author="Huawei" w:date="2019-09-26T20:05:00Z"/>
                <w:rFonts w:cs="Arial"/>
                <w:szCs w:val="18"/>
                <w:lang w:eastAsia="ja-JP"/>
              </w:rPr>
            </w:pPr>
            <w:ins w:id="959" w:author="Huawei" w:date="2019-09-26T20:05:00Z">
              <w:r w:rsidRPr="00F126ED">
                <w:rPr>
                  <w:rFonts w:cs="Arial"/>
                  <w:szCs w:val="18"/>
                  <w:lang w:eastAsia="ja-JP"/>
                </w:rPr>
                <w:t>NR CGI</w:t>
              </w:r>
            </w:ins>
          </w:p>
          <w:p w:rsidR="002A3C9A" w:rsidRPr="006A012D" w:rsidRDefault="002A3C9A" w:rsidP="002A3C9A">
            <w:pPr>
              <w:keepNext/>
              <w:keepLines/>
              <w:spacing w:after="0"/>
              <w:rPr>
                <w:ins w:id="960" w:author="Huawei" w:date="2019-09-26T20:05:00Z"/>
                <w:rFonts w:ascii="Arial" w:eastAsia="SimSun" w:hAnsi="Arial" w:cs="Arial"/>
                <w:sz w:val="18"/>
                <w:szCs w:val="18"/>
                <w:lang w:eastAsia="ja-JP"/>
              </w:rPr>
            </w:pPr>
            <w:ins w:id="961" w:author="Huawei" w:date="2019-09-26T20:05:00Z">
              <w:r w:rsidRPr="00F126ED">
                <w:rPr>
                  <w:rFonts w:ascii="Arial" w:hAnsi="Arial" w:cs="Arial"/>
                  <w:sz w:val="18"/>
                  <w:szCs w:val="18"/>
                  <w:lang w:eastAsia="ja-JP"/>
                </w:rPr>
                <w:t>9.2.2.7</w:t>
              </w:r>
            </w:ins>
          </w:p>
        </w:tc>
        <w:tc>
          <w:tcPr>
            <w:tcW w:w="2160" w:type="dxa"/>
            <w:tcBorders>
              <w:top w:val="single" w:sz="4" w:space="0" w:color="auto"/>
              <w:left w:val="single" w:sz="4" w:space="0" w:color="auto"/>
              <w:bottom w:val="single" w:sz="4" w:space="0" w:color="auto"/>
              <w:right w:val="single" w:sz="4" w:space="0" w:color="auto"/>
            </w:tcBorders>
          </w:tcPr>
          <w:p w:rsidR="002A3C9A" w:rsidRPr="006A012D" w:rsidRDefault="002A3C9A" w:rsidP="002A3C9A">
            <w:pPr>
              <w:keepNext/>
              <w:keepLines/>
              <w:spacing w:after="0"/>
              <w:rPr>
                <w:ins w:id="962" w:author="Huawei" w:date="2019-09-26T20:05:00Z"/>
                <w:rFonts w:ascii="Arial" w:eastAsia="SimSu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A3C9A" w:rsidRPr="006A012D" w:rsidRDefault="002A3C9A" w:rsidP="002A3C9A">
            <w:pPr>
              <w:keepNext/>
              <w:keepLines/>
              <w:spacing w:after="0"/>
              <w:jc w:val="center"/>
              <w:rPr>
                <w:ins w:id="963" w:author="Huawei" w:date="2019-09-26T20:05:00Z"/>
                <w:rFonts w:ascii="Arial" w:eastAsia="SimSun" w:hAnsi="Arial" w:cs="Arial"/>
                <w:sz w:val="18"/>
                <w:szCs w:val="18"/>
                <w:lang w:eastAsia="ja-JP"/>
              </w:rPr>
            </w:pPr>
            <w:ins w:id="964" w:author="Huawei" w:date="2019-09-26T20:05:00Z">
              <w:r w:rsidRPr="006A012D">
                <w:rPr>
                  <w:rFonts w:ascii="Arial" w:hAnsi="Arial" w:cs="Arial"/>
                  <w:sz w:val="18"/>
                  <w:szCs w:val="18"/>
                  <w:lang w:eastAsia="ja-JP"/>
                </w:rPr>
                <w:t>–</w:t>
              </w:r>
            </w:ins>
          </w:p>
        </w:tc>
        <w:tc>
          <w:tcPr>
            <w:tcW w:w="1107" w:type="dxa"/>
            <w:gridSpan w:val="2"/>
            <w:tcBorders>
              <w:top w:val="single" w:sz="4" w:space="0" w:color="auto"/>
              <w:left w:val="single" w:sz="4" w:space="0" w:color="auto"/>
              <w:bottom w:val="single" w:sz="4" w:space="0" w:color="auto"/>
              <w:right w:val="single" w:sz="4" w:space="0" w:color="auto"/>
            </w:tcBorders>
          </w:tcPr>
          <w:p w:rsidR="002A3C9A" w:rsidRPr="006A012D" w:rsidRDefault="002A3C9A" w:rsidP="002A3C9A">
            <w:pPr>
              <w:keepNext/>
              <w:keepLines/>
              <w:spacing w:after="0"/>
              <w:jc w:val="center"/>
              <w:rPr>
                <w:ins w:id="965" w:author="Huawei" w:date="2019-09-26T20:05:00Z"/>
                <w:rFonts w:ascii="Arial" w:eastAsia="SimSun" w:hAnsi="Arial" w:cs="Arial"/>
                <w:sz w:val="18"/>
                <w:szCs w:val="18"/>
                <w:lang w:eastAsia="ja-JP"/>
              </w:rPr>
            </w:pPr>
          </w:p>
        </w:tc>
      </w:tr>
      <w:tr w:rsidR="002A3C9A" w:rsidRPr="006A012D" w:rsidTr="002A3C9A">
        <w:trPr>
          <w:ins w:id="966" w:author="Huawei" w:date="2019-09-26T20:05:00Z"/>
        </w:trPr>
        <w:tc>
          <w:tcPr>
            <w:tcW w:w="2328" w:type="dxa"/>
            <w:gridSpan w:val="2"/>
            <w:tcBorders>
              <w:top w:val="single" w:sz="4" w:space="0" w:color="auto"/>
              <w:left w:val="single" w:sz="4" w:space="0" w:color="auto"/>
              <w:bottom w:val="single" w:sz="4" w:space="0" w:color="auto"/>
              <w:right w:val="single" w:sz="4" w:space="0" w:color="auto"/>
            </w:tcBorders>
          </w:tcPr>
          <w:p w:rsidR="002A3C9A" w:rsidRPr="006A012D" w:rsidRDefault="004246E7" w:rsidP="004D0B14">
            <w:pPr>
              <w:pStyle w:val="TAL"/>
              <w:overflowPunct w:val="0"/>
              <w:autoSpaceDE w:val="0"/>
              <w:autoSpaceDN w:val="0"/>
              <w:adjustRightInd w:val="0"/>
              <w:ind w:left="284"/>
              <w:textAlignment w:val="baseline"/>
              <w:rPr>
                <w:ins w:id="967" w:author="Huawei" w:date="2019-09-26T20:05:00Z"/>
                <w:rFonts w:eastAsia="SimSun" w:cs="Arial"/>
                <w:szCs w:val="18"/>
                <w:lang w:eastAsia="ja-JP"/>
              </w:rPr>
            </w:pPr>
            <w:ins w:id="968" w:author="Huawei" w:date="2019-09-26T20:05:00Z">
              <w:r>
                <w:rPr>
                  <w:rFonts w:cs="Arial"/>
                  <w:szCs w:val="18"/>
                  <w:lang w:eastAsia="ja-JP"/>
                </w:rPr>
                <w:t>&gt;&gt;</w:t>
              </w:r>
              <w:r w:rsidR="002A3C9A" w:rsidRPr="006C03D1">
                <w:rPr>
                  <w:rFonts w:cs="Arial"/>
                  <w:szCs w:val="18"/>
                  <w:lang w:eastAsia="ja-JP"/>
                </w:rPr>
                <w:t xml:space="preserve">Measurement </w:t>
              </w:r>
              <w:r w:rsidR="002A3C9A" w:rsidRPr="004246E7">
                <w:rPr>
                  <w:rFonts w:cs="Arial"/>
                  <w:bCs/>
                  <w:szCs w:val="18"/>
                  <w:lang w:eastAsia="ja-JP"/>
                </w:rPr>
                <w:t>Failure</w:t>
              </w:r>
              <w:r w:rsidR="002A3C9A" w:rsidRPr="006C03D1">
                <w:rPr>
                  <w:rFonts w:cs="Arial"/>
                  <w:szCs w:val="18"/>
                  <w:lang w:eastAsia="ja-JP"/>
                </w:rPr>
                <w:t xml:space="preserve"> Cause List</w:t>
              </w:r>
            </w:ins>
          </w:p>
        </w:tc>
        <w:tc>
          <w:tcPr>
            <w:tcW w:w="1080" w:type="dxa"/>
            <w:tcBorders>
              <w:top w:val="single" w:sz="4" w:space="0" w:color="auto"/>
              <w:left w:val="single" w:sz="4" w:space="0" w:color="auto"/>
              <w:bottom w:val="single" w:sz="4" w:space="0" w:color="auto"/>
              <w:right w:val="single" w:sz="4" w:space="0" w:color="auto"/>
            </w:tcBorders>
          </w:tcPr>
          <w:p w:rsidR="002A3C9A" w:rsidRPr="006A012D" w:rsidRDefault="002A3C9A" w:rsidP="002A3C9A">
            <w:pPr>
              <w:keepNext/>
              <w:keepLines/>
              <w:spacing w:after="0"/>
              <w:rPr>
                <w:ins w:id="969" w:author="Huawei" w:date="2019-09-26T20:05:00Z"/>
                <w:rFonts w:ascii="Arial" w:eastAsia="SimSun" w:hAnsi="Arial" w:cs="Arial"/>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2A3C9A" w:rsidRPr="006A012D" w:rsidRDefault="002A3C9A" w:rsidP="002A3C9A">
            <w:pPr>
              <w:keepNext/>
              <w:keepLines/>
              <w:spacing w:after="0"/>
              <w:rPr>
                <w:ins w:id="970" w:author="Huawei" w:date="2019-09-26T20:05:00Z"/>
                <w:rFonts w:ascii="Arial" w:eastAsia="SimSun" w:hAnsi="Arial" w:cs="Arial"/>
                <w:i/>
                <w:sz w:val="18"/>
                <w:szCs w:val="18"/>
                <w:lang w:eastAsia="ja-JP"/>
              </w:rPr>
            </w:pPr>
            <w:ins w:id="971" w:author="Huawei" w:date="2019-09-26T20:05:00Z">
              <w:r w:rsidRPr="006A012D">
                <w:rPr>
                  <w:rFonts w:ascii="Arial" w:hAnsi="Arial" w:cs="Arial"/>
                  <w:i/>
                  <w:sz w:val="18"/>
                  <w:szCs w:val="18"/>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2A3C9A" w:rsidRPr="006A012D" w:rsidRDefault="002A3C9A" w:rsidP="002A3C9A">
            <w:pPr>
              <w:keepNext/>
              <w:keepLines/>
              <w:spacing w:after="0"/>
              <w:rPr>
                <w:ins w:id="972" w:author="Huawei" w:date="2019-09-26T20:05: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2A3C9A" w:rsidRPr="006A012D" w:rsidRDefault="002A3C9A" w:rsidP="002A3C9A">
            <w:pPr>
              <w:keepNext/>
              <w:keepLines/>
              <w:spacing w:after="0"/>
              <w:rPr>
                <w:ins w:id="973" w:author="Huawei" w:date="2019-09-26T20:05:00Z"/>
                <w:rFonts w:ascii="Arial" w:eastAsia="SimSu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A3C9A" w:rsidRPr="006A012D" w:rsidRDefault="002A3C9A" w:rsidP="002A3C9A">
            <w:pPr>
              <w:keepNext/>
              <w:keepLines/>
              <w:spacing w:after="0"/>
              <w:jc w:val="center"/>
              <w:rPr>
                <w:ins w:id="974" w:author="Huawei" w:date="2019-09-26T20:05:00Z"/>
                <w:rFonts w:ascii="Arial" w:eastAsia="SimSun" w:hAnsi="Arial" w:cs="Arial"/>
                <w:sz w:val="18"/>
                <w:szCs w:val="18"/>
                <w:lang w:eastAsia="ja-JP"/>
              </w:rPr>
            </w:pPr>
            <w:ins w:id="975" w:author="Huawei" w:date="2019-09-26T20:05:00Z">
              <w:r w:rsidRPr="006A012D">
                <w:rPr>
                  <w:rFonts w:ascii="Arial" w:hAnsi="Arial" w:cs="Arial"/>
                  <w:sz w:val="18"/>
                  <w:szCs w:val="18"/>
                  <w:lang w:eastAsia="ja-JP"/>
                </w:rPr>
                <w:t>–</w:t>
              </w:r>
            </w:ins>
          </w:p>
        </w:tc>
        <w:tc>
          <w:tcPr>
            <w:tcW w:w="1107" w:type="dxa"/>
            <w:gridSpan w:val="2"/>
            <w:tcBorders>
              <w:top w:val="single" w:sz="4" w:space="0" w:color="auto"/>
              <w:left w:val="single" w:sz="4" w:space="0" w:color="auto"/>
              <w:bottom w:val="single" w:sz="4" w:space="0" w:color="auto"/>
              <w:right w:val="single" w:sz="4" w:space="0" w:color="auto"/>
            </w:tcBorders>
          </w:tcPr>
          <w:p w:rsidR="002A3C9A" w:rsidRPr="006A012D" w:rsidRDefault="002A3C9A" w:rsidP="002A3C9A">
            <w:pPr>
              <w:keepNext/>
              <w:keepLines/>
              <w:spacing w:after="0"/>
              <w:jc w:val="center"/>
              <w:rPr>
                <w:ins w:id="976" w:author="Huawei" w:date="2019-09-26T20:05:00Z"/>
                <w:rFonts w:ascii="Arial" w:eastAsia="SimSun" w:hAnsi="Arial" w:cs="Arial"/>
                <w:sz w:val="18"/>
                <w:szCs w:val="18"/>
                <w:lang w:eastAsia="ja-JP"/>
              </w:rPr>
            </w:pPr>
          </w:p>
        </w:tc>
      </w:tr>
      <w:tr w:rsidR="002A3C9A" w:rsidRPr="006A012D" w:rsidTr="002A3C9A">
        <w:trPr>
          <w:ins w:id="977" w:author="Huawei" w:date="2019-09-26T20:05:00Z"/>
        </w:trPr>
        <w:tc>
          <w:tcPr>
            <w:tcW w:w="2328" w:type="dxa"/>
            <w:gridSpan w:val="2"/>
            <w:tcBorders>
              <w:top w:val="single" w:sz="4" w:space="0" w:color="auto"/>
              <w:left w:val="single" w:sz="4" w:space="0" w:color="auto"/>
              <w:bottom w:val="single" w:sz="4" w:space="0" w:color="auto"/>
              <w:right w:val="single" w:sz="4" w:space="0" w:color="auto"/>
            </w:tcBorders>
          </w:tcPr>
          <w:p w:rsidR="002A3C9A" w:rsidRPr="006A012D" w:rsidRDefault="004246E7" w:rsidP="004D0B14">
            <w:pPr>
              <w:pStyle w:val="TAL"/>
              <w:overflowPunct w:val="0"/>
              <w:autoSpaceDE w:val="0"/>
              <w:autoSpaceDN w:val="0"/>
              <w:adjustRightInd w:val="0"/>
              <w:ind w:left="425"/>
              <w:textAlignment w:val="baseline"/>
              <w:rPr>
                <w:ins w:id="978" w:author="Huawei" w:date="2019-09-26T20:05:00Z"/>
                <w:rFonts w:eastAsia="SimSun" w:cs="Arial"/>
                <w:szCs w:val="18"/>
                <w:lang w:eastAsia="ja-JP"/>
              </w:rPr>
            </w:pPr>
            <w:ins w:id="979" w:author="Huawei" w:date="2019-09-26T20:05:00Z">
              <w:r>
                <w:rPr>
                  <w:rFonts w:cs="Arial"/>
                  <w:szCs w:val="18"/>
                  <w:lang w:eastAsia="ja-JP"/>
                </w:rPr>
                <w:t>&gt;&gt;&gt;</w:t>
              </w:r>
              <w:r w:rsidR="002A3C9A" w:rsidRPr="006C03D1">
                <w:rPr>
                  <w:rFonts w:cs="Arial"/>
                  <w:szCs w:val="18"/>
                  <w:lang w:eastAsia="ja-JP"/>
                </w:rPr>
                <w:t>Measurement Failure Cause Item</w:t>
              </w:r>
            </w:ins>
          </w:p>
        </w:tc>
        <w:tc>
          <w:tcPr>
            <w:tcW w:w="1080" w:type="dxa"/>
            <w:tcBorders>
              <w:top w:val="single" w:sz="4" w:space="0" w:color="auto"/>
              <w:left w:val="single" w:sz="4" w:space="0" w:color="auto"/>
              <w:bottom w:val="single" w:sz="4" w:space="0" w:color="auto"/>
              <w:right w:val="single" w:sz="4" w:space="0" w:color="auto"/>
            </w:tcBorders>
          </w:tcPr>
          <w:p w:rsidR="002A3C9A" w:rsidRPr="006A012D" w:rsidRDefault="002A3C9A" w:rsidP="002A3C9A">
            <w:pPr>
              <w:keepNext/>
              <w:keepLines/>
              <w:spacing w:after="0"/>
              <w:rPr>
                <w:ins w:id="980" w:author="Huawei" w:date="2019-09-26T20:05:00Z"/>
                <w:rFonts w:ascii="Arial" w:eastAsia="SimSun" w:hAnsi="Arial" w:cs="Arial"/>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2A3C9A" w:rsidRPr="006A012D" w:rsidRDefault="002A3C9A" w:rsidP="002A3C9A">
            <w:pPr>
              <w:keepNext/>
              <w:keepLines/>
              <w:spacing w:after="0"/>
              <w:rPr>
                <w:ins w:id="981" w:author="Huawei" w:date="2019-09-26T20:05:00Z"/>
                <w:rFonts w:ascii="Arial" w:eastAsia="SimSun" w:hAnsi="Arial" w:cs="Arial"/>
                <w:i/>
                <w:sz w:val="18"/>
                <w:szCs w:val="18"/>
                <w:lang w:eastAsia="ja-JP"/>
              </w:rPr>
            </w:pPr>
            <w:ins w:id="982" w:author="Huawei" w:date="2019-09-26T20:05:00Z">
              <w:r w:rsidRPr="006A012D">
                <w:rPr>
                  <w:rFonts w:ascii="Arial" w:hAnsi="Arial" w:cs="Arial"/>
                  <w:i/>
                  <w:sz w:val="18"/>
                  <w:szCs w:val="18"/>
                  <w:lang w:eastAsia="ja-JP"/>
                </w:rPr>
                <w:t>1 .. &lt;maxFailedMeasObjects&gt;</w:t>
              </w:r>
            </w:ins>
          </w:p>
        </w:tc>
        <w:tc>
          <w:tcPr>
            <w:tcW w:w="1260" w:type="dxa"/>
            <w:tcBorders>
              <w:top w:val="single" w:sz="4" w:space="0" w:color="auto"/>
              <w:left w:val="single" w:sz="4" w:space="0" w:color="auto"/>
              <w:bottom w:val="single" w:sz="4" w:space="0" w:color="auto"/>
              <w:right w:val="single" w:sz="4" w:space="0" w:color="auto"/>
            </w:tcBorders>
          </w:tcPr>
          <w:p w:rsidR="002A3C9A" w:rsidRPr="006A012D" w:rsidRDefault="002A3C9A" w:rsidP="002A3C9A">
            <w:pPr>
              <w:keepNext/>
              <w:keepLines/>
              <w:spacing w:after="0"/>
              <w:rPr>
                <w:ins w:id="983" w:author="Huawei" w:date="2019-09-26T20:05: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2A3C9A" w:rsidRPr="006A012D" w:rsidRDefault="002A3C9A" w:rsidP="002A3C9A">
            <w:pPr>
              <w:keepNext/>
              <w:keepLines/>
              <w:spacing w:after="0"/>
              <w:rPr>
                <w:ins w:id="984" w:author="Huawei" w:date="2019-09-26T20:05:00Z"/>
                <w:rFonts w:ascii="Arial" w:eastAsia="SimSu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A3C9A" w:rsidRPr="006A012D" w:rsidRDefault="002A3C9A" w:rsidP="002A3C9A">
            <w:pPr>
              <w:keepNext/>
              <w:keepLines/>
              <w:spacing w:after="0"/>
              <w:jc w:val="center"/>
              <w:rPr>
                <w:ins w:id="985" w:author="Huawei" w:date="2019-09-26T20:05:00Z"/>
                <w:rFonts w:ascii="Arial" w:eastAsia="SimSun" w:hAnsi="Arial" w:cs="Arial"/>
                <w:sz w:val="18"/>
                <w:szCs w:val="18"/>
                <w:lang w:eastAsia="ja-JP"/>
              </w:rPr>
            </w:pPr>
            <w:ins w:id="986" w:author="Huawei" w:date="2019-09-26T20:05:00Z">
              <w:r w:rsidRPr="006A012D">
                <w:rPr>
                  <w:rFonts w:ascii="Arial" w:hAnsi="Arial" w:cs="Arial"/>
                  <w:sz w:val="18"/>
                  <w:szCs w:val="18"/>
                  <w:lang w:eastAsia="ja-JP"/>
                </w:rPr>
                <w:t>EACH</w:t>
              </w:r>
            </w:ins>
          </w:p>
        </w:tc>
        <w:tc>
          <w:tcPr>
            <w:tcW w:w="1107" w:type="dxa"/>
            <w:gridSpan w:val="2"/>
            <w:tcBorders>
              <w:top w:val="single" w:sz="4" w:space="0" w:color="auto"/>
              <w:left w:val="single" w:sz="4" w:space="0" w:color="auto"/>
              <w:bottom w:val="single" w:sz="4" w:space="0" w:color="auto"/>
              <w:right w:val="single" w:sz="4" w:space="0" w:color="auto"/>
            </w:tcBorders>
          </w:tcPr>
          <w:p w:rsidR="002A3C9A" w:rsidRPr="006A012D" w:rsidRDefault="002A3C9A" w:rsidP="002A3C9A">
            <w:pPr>
              <w:keepNext/>
              <w:keepLines/>
              <w:spacing w:after="0"/>
              <w:jc w:val="center"/>
              <w:rPr>
                <w:ins w:id="987" w:author="Huawei" w:date="2019-09-26T20:05:00Z"/>
                <w:rFonts w:ascii="Arial" w:eastAsia="SimSun" w:hAnsi="Arial" w:cs="Arial"/>
                <w:sz w:val="18"/>
                <w:szCs w:val="18"/>
                <w:lang w:eastAsia="ja-JP"/>
              </w:rPr>
            </w:pPr>
            <w:ins w:id="988" w:author="Huawei" w:date="2019-09-26T20:05:00Z">
              <w:r w:rsidRPr="006A012D">
                <w:rPr>
                  <w:rFonts w:ascii="Arial" w:hAnsi="Arial" w:cs="Arial"/>
                  <w:sz w:val="18"/>
                  <w:szCs w:val="18"/>
                  <w:lang w:eastAsia="ja-JP"/>
                </w:rPr>
                <w:t>ignore</w:t>
              </w:r>
            </w:ins>
          </w:p>
        </w:tc>
      </w:tr>
      <w:tr w:rsidR="002A3C9A" w:rsidRPr="006A012D" w:rsidTr="002A3C9A">
        <w:trPr>
          <w:ins w:id="989" w:author="Huawei" w:date="2019-09-26T20:05:00Z"/>
        </w:trPr>
        <w:tc>
          <w:tcPr>
            <w:tcW w:w="2328" w:type="dxa"/>
            <w:gridSpan w:val="2"/>
            <w:tcBorders>
              <w:top w:val="single" w:sz="4" w:space="0" w:color="auto"/>
              <w:left w:val="single" w:sz="4" w:space="0" w:color="auto"/>
              <w:bottom w:val="single" w:sz="4" w:space="0" w:color="auto"/>
              <w:right w:val="single" w:sz="4" w:space="0" w:color="auto"/>
            </w:tcBorders>
          </w:tcPr>
          <w:p w:rsidR="002A3C9A" w:rsidRPr="006A012D" w:rsidRDefault="004246E7" w:rsidP="002A3C9A">
            <w:pPr>
              <w:pStyle w:val="TAL"/>
              <w:overflowPunct w:val="0"/>
              <w:autoSpaceDE w:val="0"/>
              <w:autoSpaceDN w:val="0"/>
              <w:adjustRightInd w:val="0"/>
              <w:ind w:left="454" w:firstLineChars="100" w:firstLine="180"/>
              <w:textAlignment w:val="baseline"/>
              <w:rPr>
                <w:ins w:id="990" w:author="Huawei" w:date="2019-09-26T20:05:00Z"/>
                <w:rFonts w:eastAsia="SimSun" w:cs="Arial"/>
                <w:szCs w:val="18"/>
                <w:lang w:eastAsia="ja-JP"/>
              </w:rPr>
            </w:pPr>
            <w:ins w:id="991" w:author="Huawei" w:date="2019-09-26T20:05:00Z">
              <w:r>
                <w:rPr>
                  <w:rFonts w:cs="Arial"/>
                  <w:szCs w:val="18"/>
                  <w:lang w:eastAsia="ja-JP"/>
                </w:rPr>
                <w:t>&gt;&gt;&gt;&gt;</w:t>
              </w:r>
              <w:r w:rsidR="002A3C9A" w:rsidRPr="006A012D">
                <w:rPr>
                  <w:rFonts w:cs="Arial"/>
                  <w:szCs w:val="18"/>
                  <w:lang w:eastAsia="ja-JP"/>
                </w:rPr>
                <w: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rsidR="002A3C9A" w:rsidRPr="006A012D" w:rsidRDefault="002A3C9A" w:rsidP="002A3C9A">
            <w:pPr>
              <w:keepNext/>
              <w:keepLines/>
              <w:spacing w:after="0"/>
              <w:rPr>
                <w:ins w:id="992" w:author="Huawei" w:date="2019-09-26T20:05:00Z"/>
                <w:rFonts w:ascii="Arial" w:eastAsia="SimSun" w:hAnsi="Arial" w:cs="Arial"/>
                <w:sz w:val="18"/>
                <w:szCs w:val="18"/>
                <w:lang w:eastAsia="ja-JP"/>
              </w:rPr>
            </w:pPr>
            <w:ins w:id="993" w:author="Huawei" w:date="2019-09-26T20:05:00Z">
              <w:r w:rsidRPr="006A012D">
                <w:rPr>
                  <w:rFonts w:ascii="Arial" w:hAnsi="Arial" w:cs="Arial"/>
                  <w:bCs/>
                  <w:sz w:val="18"/>
                  <w:szCs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A3C9A" w:rsidRPr="006A012D" w:rsidRDefault="002A3C9A" w:rsidP="002A3C9A">
            <w:pPr>
              <w:keepNext/>
              <w:keepLines/>
              <w:spacing w:after="0"/>
              <w:rPr>
                <w:ins w:id="994" w:author="Huawei" w:date="2019-09-26T20:05: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2A3C9A" w:rsidRPr="006A012D" w:rsidRDefault="002A3C9A" w:rsidP="002A3C9A">
            <w:pPr>
              <w:pStyle w:val="TAL"/>
              <w:rPr>
                <w:ins w:id="995" w:author="Huawei" w:date="2019-09-26T20:05:00Z"/>
                <w:rFonts w:cs="Arial"/>
                <w:szCs w:val="18"/>
                <w:lang w:eastAsia="ja-JP"/>
              </w:rPr>
            </w:pPr>
            <w:ins w:id="996" w:author="Huawei" w:date="2019-09-26T20:05:00Z">
              <w:r w:rsidRPr="006A012D">
                <w:rPr>
                  <w:rFonts w:cs="Arial"/>
                  <w:szCs w:val="18"/>
                  <w:lang w:eastAsia="ja-JP"/>
                </w:rPr>
                <w:t>BITSTRING</w:t>
              </w:r>
            </w:ins>
          </w:p>
          <w:p w:rsidR="002A3C9A" w:rsidRPr="006A012D" w:rsidRDefault="002A3C9A" w:rsidP="002A3C9A">
            <w:pPr>
              <w:keepNext/>
              <w:keepLines/>
              <w:spacing w:after="0"/>
              <w:rPr>
                <w:ins w:id="997" w:author="Huawei" w:date="2019-09-26T20:05:00Z"/>
                <w:rFonts w:ascii="Arial" w:eastAsia="SimSun" w:hAnsi="Arial" w:cs="Arial"/>
                <w:sz w:val="18"/>
                <w:szCs w:val="18"/>
                <w:lang w:eastAsia="ja-JP"/>
              </w:rPr>
            </w:pPr>
            <w:ins w:id="998" w:author="Huawei" w:date="2019-09-26T20:05:00Z">
              <w:r w:rsidRPr="006A012D">
                <w:rPr>
                  <w:rFonts w:ascii="Arial" w:hAnsi="Arial" w:cs="Arial"/>
                  <w:sz w:val="18"/>
                  <w:szCs w:val="18"/>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rsidR="002A3C9A" w:rsidRPr="00F126ED" w:rsidRDefault="002A3C9A" w:rsidP="002A3C9A">
            <w:pPr>
              <w:pStyle w:val="TAL"/>
              <w:rPr>
                <w:ins w:id="999" w:author="Huawei" w:date="2019-09-26T20:05:00Z"/>
                <w:rFonts w:cs="Arial"/>
                <w:szCs w:val="18"/>
                <w:lang w:eastAsia="ja-JP"/>
              </w:rPr>
            </w:pPr>
            <w:ins w:id="1000" w:author="Huawei" w:date="2019-09-26T20:05:00Z">
              <w:r w:rsidRPr="006A012D">
                <w:rPr>
                  <w:rFonts w:cs="Arial"/>
                  <w:szCs w:val="18"/>
                  <w:lang w:eastAsia="ja-JP"/>
                </w:rPr>
                <w:t xml:space="preserve">Each position in the bitmap indicates measurement object that failed to be initiated in the </w:t>
              </w:r>
              <w:r w:rsidRPr="00576EDA">
                <w:rPr>
                  <w:rFonts w:eastAsia="SimSun"/>
                </w:rPr>
                <w:t>NG-RAN node</w:t>
              </w:r>
              <w:r w:rsidRPr="00576EDA">
                <w:rPr>
                  <w:rFonts w:eastAsia="SimSun"/>
                  <w:vertAlign w:val="subscript"/>
                </w:rPr>
                <w:t>2</w:t>
              </w:r>
              <w:r w:rsidRPr="006A012D">
                <w:rPr>
                  <w:rFonts w:cs="Arial"/>
                  <w:szCs w:val="18"/>
                  <w:lang w:eastAsia="ja-JP"/>
                </w:rPr>
                <w:t xml:space="preserve">. </w:t>
              </w:r>
              <w:r w:rsidRPr="00F126ED">
                <w:rPr>
                  <w:rFonts w:cs="Arial"/>
                  <w:szCs w:val="18"/>
                  <w:lang w:eastAsia="ja-JP"/>
                </w:rPr>
                <w:t>First Bit = PRB Periodic,</w:t>
              </w:r>
            </w:ins>
          </w:p>
          <w:p w:rsidR="002A3C9A" w:rsidRPr="00F126ED" w:rsidRDefault="002A3C9A" w:rsidP="002A3C9A">
            <w:pPr>
              <w:pStyle w:val="TAL"/>
              <w:rPr>
                <w:ins w:id="1001" w:author="Huawei" w:date="2019-09-26T20:05:00Z"/>
                <w:rFonts w:cs="Arial"/>
                <w:szCs w:val="18"/>
                <w:lang w:eastAsia="ja-JP"/>
              </w:rPr>
            </w:pPr>
            <w:ins w:id="1002" w:author="Huawei" w:date="2019-09-26T20:05:00Z">
              <w:r w:rsidRPr="00F126ED">
                <w:rPr>
                  <w:rFonts w:cs="Arial"/>
                  <w:szCs w:val="18"/>
                  <w:lang w:eastAsia="ja-JP"/>
                </w:rPr>
                <w:t>Second Bit = TNL load Ind Periodic,</w:t>
              </w:r>
            </w:ins>
          </w:p>
          <w:p w:rsidR="002A3C9A" w:rsidRPr="00F126ED" w:rsidRDefault="002A3C9A" w:rsidP="002A3C9A">
            <w:pPr>
              <w:pStyle w:val="TAL"/>
              <w:rPr>
                <w:ins w:id="1003" w:author="Huawei" w:date="2019-09-26T20:05:00Z"/>
                <w:rFonts w:cs="Arial"/>
                <w:szCs w:val="18"/>
                <w:lang w:eastAsia="ja-JP"/>
              </w:rPr>
            </w:pPr>
            <w:ins w:id="1004" w:author="Huawei" w:date="2019-09-26T20:05:00Z">
              <w:r w:rsidRPr="00F126ED">
                <w:rPr>
                  <w:rFonts w:cs="Arial"/>
                  <w:szCs w:val="18"/>
                  <w:lang w:eastAsia="ja-JP"/>
                </w:rPr>
                <w:t>Third Bit = HW Load Ind Periodic,</w:t>
              </w:r>
            </w:ins>
          </w:p>
          <w:p w:rsidR="002A3C9A" w:rsidRDefault="002A3C9A" w:rsidP="002A3C9A">
            <w:pPr>
              <w:keepNext/>
              <w:keepLines/>
              <w:spacing w:after="0"/>
              <w:rPr>
                <w:ins w:id="1005" w:author="Huawei" w:date="2019-09-26T20:05:00Z"/>
                <w:rFonts w:ascii="Arial" w:hAnsi="Arial" w:cs="Arial"/>
                <w:sz w:val="18"/>
                <w:szCs w:val="18"/>
                <w:lang w:eastAsia="ja-JP"/>
              </w:rPr>
            </w:pPr>
            <w:ins w:id="1006" w:author="Huawei" w:date="2019-09-26T20:05:00Z">
              <w:r w:rsidRPr="00F126ED">
                <w:rPr>
                  <w:rFonts w:ascii="Arial" w:hAnsi="Arial" w:cs="Arial"/>
                  <w:sz w:val="18"/>
                  <w:szCs w:val="18"/>
                  <w:lang w:eastAsia="ja-JP"/>
                </w:rPr>
                <w:t>Fourth Bit = Composite Available Capacity Periodic,</w:t>
              </w:r>
            </w:ins>
          </w:p>
          <w:p w:rsidR="002A3C9A" w:rsidRPr="006A012D" w:rsidRDefault="002A3C9A" w:rsidP="002A3C9A">
            <w:pPr>
              <w:keepNext/>
              <w:keepLines/>
              <w:spacing w:after="0"/>
              <w:rPr>
                <w:ins w:id="1007" w:author="Huawei" w:date="2019-09-26T20:05:00Z"/>
                <w:rFonts w:ascii="Arial" w:eastAsia="SimSun" w:hAnsi="Arial" w:cs="Arial"/>
                <w:sz w:val="18"/>
                <w:szCs w:val="18"/>
                <w:lang w:eastAsia="ja-JP"/>
              </w:rPr>
            </w:pPr>
            <w:ins w:id="1008" w:author="Huawei" w:date="2019-09-26T20:05:00Z">
              <w:r w:rsidRPr="006A012D">
                <w:rPr>
                  <w:rFonts w:ascii="Arial" w:hAnsi="Arial" w:cs="Arial"/>
                  <w:sz w:val="18"/>
                  <w:szCs w:val="18"/>
                  <w:lang w:eastAsia="ja-JP"/>
                </w:rPr>
                <w:t xml:space="preserve">Other bits shall be ignored by the </w:t>
              </w:r>
              <w:r w:rsidRPr="006C03D1">
                <w:rPr>
                  <w:rFonts w:ascii="Arial" w:hAnsi="Arial" w:cs="Arial"/>
                  <w:sz w:val="18"/>
                  <w:szCs w:val="18"/>
                  <w:lang w:eastAsia="ja-JP"/>
                </w:rPr>
                <w:t>N</w:t>
              </w:r>
              <w:r w:rsidRPr="006C03D1">
                <w:rPr>
                  <w:rFonts w:ascii="Arial" w:eastAsia="SimSun" w:hAnsi="Arial" w:cs="Arial"/>
                  <w:sz w:val="18"/>
                  <w:szCs w:val="18"/>
                </w:rPr>
                <w:t>G-RAN node</w:t>
              </w:r>
              <w:r>
                <w:rPr>
                  <w:rFonts w:eastAsia="SimSun"/>
                  <w:vertAlign w:val="subscript"/>
                </w:rPr>
                <w:t>1</w:t>
              </w:r>
              <w:r w:rsidRPr="006A012D">
                <w:rPr>
                  <w:rFonts w:ascii="Arial" w:hAnsi="Arial" w:cs="Arial"/>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2A3C9A" w:rsidRPr="006A012D" w:rsidRDefault="002A3C9A" w:rsidP="002A3C9A">
            <w:pPr>
              <w:keepNext/>
              <w:keepLines/>
              <w:spacing w:after="0"/>
              <w:jc w:val="center"/>
              <w:rPr>
                <w:ins w:id="1009" w:author="Huawei" w:date="2019-09-26T20:05:00Z"/>
                <w:rFonts w:ascii="Arial" w:eastAsia="SimSun" w:hAnsi="Arial" w:cs="Arial"/>
                <w:sz w:val="18"/>
                <w:szCs w:val="18"/>
                <w:lang w:eastAsia="ja-JP"/>
              </w:rPr>
            </w:pPr>
            <w:ins w:id="1010" w:author="Huawei" w:date="2019-09-26T20:05:00Z">
              <w:r w:rsidRPr="006A012D">
                <w:rPr>
                  <w:rFonts w:ascii="Arial" w:hAnsi="Arial" w:cs="Arial"/>
                  <w:sz w:val="18"/>
                  <w:szCs w:val="18"/>
                  <w:lang w:eastAsia="ja-JP"/>
                </w:rPr>
                <w:t>–</w:t>
              </w:r>
            </w:ins>
          </w:p>
        </w:tc>
        <w:tc>
          <w:tcPr>
            <w:tcW w:w="1107" w:type="dxa"/>
            <w:gridSpan w:val="2"/>
            <w:tcBorders>
              <w:top w:val="single" w:sz="4" w:space="0" w:color="auto"/>
              <w:left w:val="single" w:sz="4" w:space="0" w:color="auto"/>
              <w:bottom w:val="single" w:sz="4" w:space="0" w:color="auto"/>
              <w:right w:val="single" w:sz="4" w:space="0" w:color="auto"/>
            </w:tcBorders>
          </w:tcPr>
          <w:p w:rsidR="002A3C9A" w:rsidRPr="006A012D" w:rsidRDefault="002A3C9A" w:rsidP="002A3C9A">
            <w:pPr>
              <w:keepNext/>
              <w:keepLines/>
              <w:spacing w:after="0"/>
              <w:jc w:val="center"/>
              <w:rPr>
                <w:ins w:id="1011" w:author="Huawei" w:date="2019-09-26T20:05:00Z"/>
                <w:rFonts w:ascii="Arial" w:eastAsia="SimSun" w:hAnsi="Arial" w:cs="Arial"/>
                <w:sz w:val="18"/>
                <w:szCs w:val="18"/>
                <w:lang w:eastAsia="ja-JP"/>
              </w:rPr>
            </w:pPr>
          </w:p>
        </w:tc>
      </w:tr>
      <w:tr w:rsidR="002A3C9A" w:rsidRPr="006A012D" w:rsidTr="002A3C9A">
        <w:trPr>
          <w:ins w:id="1012" w:author="Huawei" w:date="2019-09-26T20:05:00Z"/>
        </w:trPr>
        <w:tc>
          <w:tcPr>
            <w:tcW w:w="2328" w:type="dxa"/>
            <w:gridSpan w:val="2"/>
            <w:tcBorders>
              <w:top w:val="single" w:sz="4" w:space="0" w:color="auto"/>
              <w:left w:val="single" w:sz="4" w:space="0" w:color="auto"/>
              <w:bottom w:val="single" w:sz="4" w:space="0" w:color="auto"/>
              <w:right w:val="single" w:sz="4" w:space="0" w:color="auto"/>
            </w:tcBorders>
          </w:tcPr>
          <w:p w:rsidR="002A3C9A" w:rsidRPr="006A012D" w:rsidRDefault="004246E7" w:rsidP="002A3C9A">
            <w:pPr>
              <w:pStyle w:val="TAL"/>
              <w:overflowPunct w:val="0"/>
              <w:autoSpaceDE w:val="0"/>
              <w:autoSpaceDN w:val="0"/>
              <w:adjustRightInd w:val="0"/>
              <w:ind w:left="454" w:firstLineChars="100" w:firstLine="180"/>
              <w:textAlignment w:val="baseline"/>
              <w:rPr>
                <w:ins w:id="1013" w:author="Huawei" w:date="2019-09-26T20:05:00Z"/>
                <w:rFonts w:eastAsia="SimSun" w:cs="Arial"/>
                <w:szCs w:val="18"/>
                <w:lang w:eastAsia="ja-JP"/>
              </w:rPr>
            </w:pPr>
            <w:ins w:id="1014" w:author="Huawei" w:date="2019-09-26T20:05:00Z">
              <w:r>
                <w:rPr>
                  <w:rFonts w:cs="Arial"/>
                  <w:szCs w:val="18"/>
                </w:rPr>
                <w:t>&gt;&gt;&gt;&gt;</w:t>
              </w:r>
              <w:r w:rsidR="002A3C9A" w:rsidRPr="006A012D">
                <w:rPr>
                  <w:rFonts w:cs="Arial"/>
                  <w:szCs w:val="18"/>
                </w:rPr>
                <w:t>Cause</w:t>
              </w:r>
            </w:ins>
          </w:p>
        </w:tc>
        <w:tc>
          <w:tcPr>
            <w:tcW w:w="1080" w:type="dxa"/>
            <w:tcBorders>
              <w:top w:val="single" w:sz="4" w:space="0" w:color="auto"/>
              <w:left w:val="single" w:sz="4" w:space="0" w:color="auto"/>
              <w:bottom w:val="single" w:sz="4" w:space="0" w:color="auto"/>
              <w:right w:val="single" w:sz="4" w:space="0" w:color="auto"/>
            </w:tcBorders>
          </w:tcPr>
          <w:p w:rsidR="002A3C9A" w:rsidRPr="006A012D" w:rsidRDefault="002A3C9A" w:rsidP="002A3C9A">
            <w:pPr>
              <w:keepNext/>
              <w:keepLines/>
              <w:spacing w:after="0"/>
              <w:rPr>
                <w:ins w:id="1015" w:author="Huawei" w:date="2019-09-26T20:05:00Z"/>
                <w:rFonts w:ascii="Arial" w:eastAsia="SimSun" w:hAnsi="Arial" w:cs="Arial"/>
                <w:sz w:val="18"/>
                <w:szCs w:val="18"/>
                <w:lang w:eastAsia="ja-JP"/>
              </w:rPr>
            </w:pPr>
            <w:ins w:id="1016" w:author="Huawei" w:date="2019-09-26T20:05:00Z">
              <w:r w:rsidRPr="006A012D">
                <w:rPr>
                  <w:rFonts w:ascii="Arial" w:hAnsi="Arial" w:cs="Arial"/>
                  <w:sz w:val="18"/>
                  <w:szCs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A3C9A" w:rsidRPr="006A012D" w:rsidRDefault="002A3C9A" w:rsidP="002A3C9A">
            <w:pPr>
              <w:keepNext/>
              <w:keepLines/>
              <w:spacing w:after="0"/>
              <w:rPr>
                <w:ins w:id="1017" w:author="Huawei" w:date="2019-09-26T20:05: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2A3C9A" w:rsidRPr="006A012D" w:rsidRDefault="002A3C9A" w:rsidP="002A3C9A">
            <w:pPr>
              <w:keepNext/>
              <w:keepLines/>
              <w:spacing w:after="0"/>
              <w:rPr>
                <w:ins w:id="1018" w:author="Huawei" w:date="2019-09-26T20:05:00Z"/>
                <w:rFonts w:ascii="Arial" w:eastAsia="SimSun" w:hAnsi="Arial" w:cs="Arial"/>
                <w:sz w:val="18"/>
                <w:szCs w:val="18"/>
                <w:lang w:eastAsia="ja-JP"/>
              </w:rPr>
            </w:pPr>
            <w:ins w:id="1019" w:author="Huawei" w:date="2019-09-26T20:05:00Z">
              <w:r w:rsidRPr="00576EDA">
                <w:rPr>
                  <w:rFonts w:ascii="Arial" w:eastAsia="SimSun" w:hAnsi="Arial"/>
                  <w:sz w:val="18"/>
                  <w:lang w:eastAsia="ja-JP"/>
                </w:rPr>
                <w:t>9.2.3.2</w:t>
              </w:r>
            </w:ins>
          </w:p>
        </w:tc>
        <w:tc>
          <w:tcPr>
            <w:tcW w:w="2160" w:type="dxa"/>
            <w:tcBorders>
              <w:top w:val="single" w:sz="4" w:space="0" w:color="auto"/>
              <w:left w:val="single" w:sz="4" w:space="0" w:color="auto"/>
              <w:bottom w:val="single" w:sz="4" w:space="0" w:color="auto"/>
              <w:right w:val="single" w:sz="4" w:space="0" w:color="auto"/>
            </w:tcBorders>
          </w:tcPr>
          <w:p w:rsidR="002A3C9A" w:rsidRPr="006A012D" w:rsidRDefault="000F5168" w:rsidP="002A3C9A">
            <w:pPr>
              <w:keepNext/>
              <w:keepLines/>
              <w:spacing w:after="0"/>
              <w:rPr>
                <w:ins w:id="1020" w:author="Huawei" w:date="2019-09-26T20:05:00Z"/>
                <w:rFonts w:ascii="Arial" w:eastAsia="SimSun" w:hAnsi="Arial" w:cs="Arial"/>
                <w:sz w:val="18"/>
                <w:szCs w:val="18"/>
                <w:lang w:eastAsia="ja-JP"/>
              </w:rPr>
            </w:pPr>
            <w:ins w:id="1021" w:author="Huawei" w:date="2019-09-27T12:08:00Z">
              <w:r w:rsidRPr="000F5168">
                <w:rPr>
                  <w:rFonts w:ascii="Arial" w:hAnsi="Arial" w:cs="Arial"/>
                  <w:sz w:val="18"/>
                  <w:szCs w:val="18"/>
                  <w:lang w:eastAsia="ja-JP"/>
                </w:rPr>
                <w:t>Failure cause for measurements that cannot be initiated</w:t>
              </w:r>
            </w:ins>
          </w:p>
        </w:tc>
        <w:tc>
          <w:tcPr>
            <w:tcW w:w="1080" w:type="dxa"/>
            <w:tcBorders>
              <w:top w:val="single" w:sz="4" w:space="0" w:color="auto"/>
              <w:left w:val="single" w:sz="4" w:space="0" w:color="auto"/>
              <w:bottom w:val="single" w:sz="4" w:space="0" w:color="auto"/>
              <w:right w:val="single" w:sz="4" w:space="0" w:color="auto"/>
            </w:tcBorders>
          </w:tcPr>
          <w:p w:rsidR="002A3C9A" w:rsidRPr="006A012D" w:rsidRDefault="002A3C9A" w:rsidP="002A3C9A">
            <w:pPr>
              <w:keepNext/>
              <w:keepLines/>
              <w:spacing w:after="0"/>
              <w:jc w:val="center"/>
              <w:rPr>
                <w:ins w:id="1022" w:author="Huawei" w:date="2019-09-26T20:05:00Z"/>
                <w:rFonts w:ascii="Arial" w:eastAsia="SimSun" w:hAnsi="Arial" w:cs="Arial"/>
                <w:sz w:val="18"/>
                <w:szCs w:val="18"/>
                <w:lang w:eastAsia="ja-JP"/>
              </w:rPr>
            </w:pPr>
            <w:ins w:id="1023" w:author="Huawei" w:date="2019-09-26T20:05:00Z">
              <w:r w:rsidRPr="006A012D">
                <w:rPr>
                  <w:rFonts w:ascii="Arial" w:hAnsi="Arial" w:cs="Arial"/>
                  <w:sz w:val="18"/>
                  <w:szCs w:val="18"/>
                  <w:lang w:eastAsia="ja-JP"/>
                </w:rPr>
                <w:t>–</w:t>
              </w:r>
            </w:ins>
          </w:p>
        </w:tc>
        <w:tc>
          <w:tcPr>
            <w:tcW w:w="1107" w:type="dxa"/>
            <w:gridSpan w:val="2"/>
            <w:tcBorders>
              <w:top w:val="single" w:sz="4" w:space="0" w:color="auto"/>
              <w:left w:val="single" w:sz="4" w:space="0" w:color="auto"/>
              <w:bottom w:val="single" w:sz="4" w:space="0" w:color="auto"/>
              <w:right w:val="single" w:sz="4" w:space="0" w:color="auto"/>
            </w:tcBorders>
          </w:tcPr>
          <w:p w:rsidR="002A3C9A" w:rsidRPr="006A012D" w:rsidRDefault="002A3C9A" w:rsidP="002A3C9A">
            <w:pPr>
              <w:keepNext/>
              <w:keepLines/>
              <w:spacing w:after="0"/>
              <w:jc w:val="center"/>
              <w:rPr>
                <w:ins w:id="1024" w:author="Huawei" w:date="2019-09-26T20:05:00Z"/>
                <w:rFonts w:ascii="Arial" w:eastAsia="SimSun" w:hAnsi="Arial" w:cs="Arial"/>
                <w:sz w:val="18"/>
                <w:szCs w:val="18"/>
                <w:lang w:eastAsia="ja-JP"/>
              </w:rPr>
            </w:pPr>
          </w:p>
        </w:tc>
      </w:tr>
    </w:tbl>
    <w:p w:rsidR="00576EDA" w:rsidRPr="00576EDA" w:rsidDel="00EA09B0" w:rsidRDefault="00576EDA" w:rsidP="00576EDA">
      <w:pPr>
        <w:rPr>
          <w:ins w:id="1025" w:author="Nokia" w:date="2019-08-29T10:40:00Z"/>
          <w:del w:id="1026" w:author="Huawei" w:date="2019-10-02T10:01:00Z"/>
          <w:rFonts w:eastAsia="SimSun"/>
          <w:noProof/>
        </w:rPr>
      </w:pPr>
    </w:p>
    <w:p w:rsidR="00576EDA" w:rsidRPr="00576EDA" w:rsidRDefault="00576EDA" w:rsidP="00576EDA">
      <w:pPr>
        <w:keepNext/>
        <w:keepLines/>
        <w:spacing w:before="120"/>
        <w:ind w:left="1418" w:hanging="1418"/>
        <w:outlineLvl w:val="3"/>
        <w:rPr>
          <w:rFonts w:ascii="Arial" w:eastAsia="SimSun" w:hAnsi="Arial"/>
          <w:sz w:val="24"/>
        </w:rPr>
        <w:sectPr w:rsidR="00576EDA" w:rsidRPr="00576EDA" w:rsidSect="00F126ED">
          <w:footnotePr>
            <w:numRestart w:val="eachSect"/>
          </w:footnotePr>
          <w:pgSz w:w="11907" w:h="16840" w:code="9"/>
          <w:pgMar w:top="1418" w:right="1134" w:bottom="1134" w:left="1134" w:header="680" w:footer="567" w:gutter="0"/>
          <w:cols w:space="720"/>
        </w:sectPr>
      </w:pPr>
      <w:bookmarkStart w:id="1027" w:name="_Toc5691059"/>
    </w:p>
    <w:p w:rsidR="00576EDA" w:rsidRPr="00576EDA" w:rsidRDefault="00576EDA" w:rsidP="00576EDA">
      <w:pPr>
        <w:keepNext/>
        <w:keepLines/>
        <w:spacing w:before="120"/>
        <w:ind w:left="1418" w:hanging="1418"/>
        <w:outlineLvl w:val="3"/>
        <w:rPr>
          <w:ins w:id="1028" w:author="Nokia" w:date="2019-08-29T10:40:00Z"/>
          <w:rFonts w:ascii="Arial" w:eastAsia="SimSun" w:hAnsi="Arial"/>
          <w:sz w:val="24"/>
        </w:rPr>
      </w:pPr>
      <w:ins w:id="1029" w:author="Nokia" w:date="2019-08-29T10:40:00Z">
        <w:r w:rsidRPr="00576EDA">
          <w:rPr>
            <w:rFonts w:ascii="Arial" w:eastAsia="SimSun" w:hAnsi="Arial"/>
            <w:sz w:val="24"/>
          </w:rPr>
          <w:lastRenderedPageBreak/>
          <w:t>9.1.3.</w:t>
        </w:r>
      </w:ins>
      <w:ins w:id="1030" w:author="Nokia" w:date="2019-08-29T15:20:00Z">
        <w:r w:rsidRPr="00576EDA">
          <w:rPr>
            <w:rFonts w:ascii="Arial" w:eastAsia="SimSun" w:hAnsi="Arial"/>
            <w:sz w:val="24"/>
          </w:rPr>
          <w:t>F</w:t>
        </w:r>
      </w:ins>
      <w:ins w:id="1031" w:author="Nokia" w:date="2019-08-29T10:40:00Z">
        <w:r w:rsidRPr="00576EDA">
          <w:rPr>
            <w:rFonts w:ascii="Arial" w:eastAsia="SimSun" w:hAnsi="Arial"/>
            <w:sz w:val="24"/>
          </w:rPr>
          <w:tab/>
          <w:t>RESOURCE STATUS UPDATE</w:t>
        </w:r>
        <w:bookmarkEnd w:id="1027"/>
      </w:ins>
    </w:p>
    <w:p w:rsidR="00576EDA" w:rsidRPr="00576EDA" w:rsidRDefault="00576EDA" w:rsidP="00576EDA">
      <w:pPr>
        <w:keepLines/>
        <w:ind w:left="1135" w:hanging="851"/>
        <w:rPr>
          <w:ins w:id="1032" w:author="Nokia" w:date="2019-08-30T09:31:00Z"/>
          <w:rFonts w:eastAsia="SimSun"/>
        </w:rPr>
      </w:pPr>
      <w:ins w:id="1033" w:author="Nokia" w:date="2019-08-30T09:31:00Z">
        <w:r w:rsidRPr="00576EDA">
          <w:rPr>
            <w:rFonts w:eastAsia="SimSun"/>
          </w:rPr>
          <w:t>Editor’s note: The content of this section is FFS</w:t>
        </w:r>
      </w:ins>
    </w:p>
    <w:p w:rsidR="00576EDA" w:rsidRPr="00576EDA" w:rsidRDefault="00576EDA" w:rsidP="00576EDA">
      <w:pPr>
        <w:rPr>
          <w:ins w:id="1034" w:author="Nokia" w:date="2019-08-29T10:40:00Z"/>
          <w:rFonts w:eastAsia="SimSun"/>
        </w:rPr>
      </w:pPr>
      <w:ins w:id="1035" w:author="Nokia" w:date="2019-08-29T10:40:00Z">
        <w:r w:rsidRPr="00576EDA">
          <w:rPr>
            <w:rFonts w:eastAsia="SimSun"/>
          </w:rPr>
          <w:t>This message is sent by NG-RAN node</w:t>
        </w:r>
        <w:r w:rsidRPr="00576EDA">
          <w:rPr>
            <w:rFonts w:eastAsia="SimSun"/>
            <w:vertAlign w:val="subscript"/>
          </w:rPr>
          <w:t>2</w:t>
        </w:r>
        <w:r w:rsidRPr="00576EDA">
          <w:rPr>
            <w:rFonts w:eastAsia="SimSun"/>
          </w:rPr>
          <w:t xml:space="preserve"> to neighbouring NG-RAN node</w:t>
        </w:r>
        <w:r w:rsidRPr="00576EDA">
          <w:rPr>
            <w:rFonts w:eastAsia="SimSun"/>
            <w:vertAlign w:val="subscript"/>
          </w:rPr>
          <w:t>1</w:t>
        </w:r>
        <w:r w:rsidRPr="00576EDA">
          <w:rPr>
            <w:rFonts w:eastAsia="SimSun"/>
          </w:rPr>
          <w:t xml:space="preserve"> to report the results of the requested measurements.</w:t>
        </w:r>
      </w:ins>
    </w:p>
    <w:p w:rsidR="00576EDA" w:rsidRPr="00576EDA" w:rsidRDefault="00576EDA" w:rsidP="00576EDA">
      <w:pPr>
        <w:rPr>
          <w:ins w:id="1036" w:author="Nokia" w:date="2019-08-29T10:40:00Z"/>
          <w:rFonts w:eastAsia="SimSun"/>
        </w:rPr>
      </w:pPr>
      <w:ins w:id="1037" w:author="Nokia" w:date="2019-08-29T10:40:00Z">
        <w:r w:rsidRPr="00576EDA">
          <w:rPr>
            <w:rFonts w:eastAsia="SimSun"/>
          </w:rPr>
          <w:t>Direction: NG-RAN node</w:t>
        </w:r>
        <w:r w:rsidRPr="00576EDA">
          <w:rPr>
            <w:rFonts w:eastAsia="SimSun"/>
            <w:vertAlign w:val="subscript"/>
          </w:rPr>
          <w:t>2</w:t>
        </w:r>
        <w:r w:rsidRPr="00576EDA">
          <w:rPr>
            <w:rFonts w:eastAsia="SimSun"/>
          </w:rPr>
          <w:t xml:space="preserve"> </w:t>
        </w:r>
        <w:r w:rsidRPr="00576EDA">
          <w:rPr>
            <w:rFonts w:eastAsia="SimSun"/>
          </w:rPr>
          <w:sym w:font="Symbol" w:char="F0AE"/>
        </w:r>
        <w:r w:rsidRPr="00576EDA">
          <w:rPr>
            <w:rFonts w:eastAsia="SimSun"/>
          </w:rPr>
          <w:t xml:space="preserve"> NG-RAN node</w:t>
        </w:r>
        <w:r w:rsidRPr="00576EDA">
          <w:rPr>
            <w:rFonts w:eastAsia="SimSun"/>
            <w:vertAlign w:val="subscript"/>
          </w:rPr>
          <w:t>1</w:t>
        </w:r>
        <w:r w:rsidRPr="00576EDA">
          <w:rPr>
            <w:rFonts w:eastAsia="SimSun"/>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576EDA" w:rsidRPr="00576EDA" w:rsidTr="00F126ED">
        <w:trPr>
          <w:ins w:id="1038" w:author="Nokia" w:date="2019-08-29T10:40:00Z"/>
        </w:trPr>
        <w:tc>
          <w:tcPr>
            <w:tcW w:w="2437"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jc w:val="center"/>
              <w:rPr>
                <w:ins w:id="1039" w:author="Nokia" w:date="2019-08-29T10:40:00Z"/>
                <w:rFonts w:ascii="Arial" w:eastAsia="SimSun" w:hAnsi="Arial"/>
                <w:b/>
                <w:sz w:val="18"/>
                <w:lang w:eastAsia="ja-JP"/>
              </w:rPr>
            </w:pPr>
            <w:ins w:id="1040" w:author="Nokia" w:date="2019-08-29T10:40:00Z">
              <w:r w:rsidRPr="00576EDA">
                <w:rPr>
                  <w:rFonts w:ascii="Arial" w:eastAsia="SimSun" w:hAnsi="Arial"/>
                  <w:b/>
                  <w:sz w:val="18"/>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jc w:val="center"/>
              <w:rPr>
                <w:ins w:id="1041" w:author="Nokia" w:date="2019-08-29T10:40:00Z"/>
                <w:rFonts w:ascii="Arial" w:eastAsia="SimSun" w:hAnsi="Arial"/>
                <w:b/>
                <w:sz w:val="18"/>
                <w:lang w:eastAsia="ja-JP"/>
              </w:rPr>
            </w:pPr>
            <w:ins w:id="1042" w:author="Nokia" w:date="2019-08-29T10:40:00Z">
              <w:r w:rsidRPr="00576EDA">
                <w:rPr>
                  <w:rFonts w:ascii="Arial" w:eastAsia="SimSun" w:hAnsi="Arial"/>
                  <w:b/>
                  <w:sz w:val="18"/>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jc w:val="center"/>
              <w:rPr>
                <w:ins w:id="1043" w:author="Nokia" w:date="2019-08-29T10:40:00Z"/>
                <w:rFonts w:ascii="Arial" w:eastAsia="SimSun" w:hAnsi="Arial"/>
                <w:b/>
                <w:sz w:val="18"/>
                <w:lang w:eastAsia="ja-JP"/>
              </w:rPr>
            </w:pPr>
            <w:ins w:id="1044" w:author="Nokia" w:date="2019-08-29T10:40:00Z">
              <w:r w:rsidRPr="00576EDA">
                <w:rPr>
                  <w:rFonts w:ascii="Arial" w:eastAsia="SimSun" w:hAnsi="Arial"/>
                  <w:b/>
                  <w:sz w:val="18"/>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jc w:val="center"/>
              <w:rPr>
                <w:ins w:id="1045" w:author="Nokia" w:date="2019-08-29T10:40:00Z"/>
                <w:rFonts w:ascii="Arial" w:eastAsia="SimSun" w:hAnsi="Arial"/>
                <w:b/>
                <w:sz w:val="18"/>
                <w:lang w:eastAsia="ja-JP"/>
              </w:rPr>
            </w:pPr>
            <w:ins w:id="1046" w:author="Nokia" w:date="2019-08-29T10:40:00Z">
              <w:r w:rsidRPr="00576EDA">
                <w:rPr>
                  <w:rFonts w:ascii="Arial" w:eastAsia="SimSun" w:hAnsi="Arial"/>
                  <w:b/>
                  <w:sz w:val="18"/>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jc w:val="center"/>
              <w:rPr>
                <w:ins w:id="1047" w:author="Nokia" w:date="2019-08-29T10:40:00Z"/>
                <w:rFonts w:ascii="Arial" w:eastAsia="SimSun" w:hAnsi="Arial"/>
                <w:b/>
                <w:sz w:val="18"/>
                <w:lang w:eastAsia="ja-JP"/>
              </w:rPr>
            </w:pPr>
            <w:ins w:id="1048" w:author="Nokia" w:date="2019-08-29T10:40:00Z">
              <w:r w:rsidRPr="00576EDA">
                <w:rPr>
                  <w:rFonts w:ascii="Arial" w:eastAsia="SimSun" w:hAnsi="Arial"/>
                  <w:b/>
                  <w:sz w:val="18"/>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jc w:val="center"/>
              <w:rPr>
                <w:ins w:id="1049" w:author="Nokia" w:date="2019-08-29T10:40:00Z"/>
                <w:rFonts w:ascii="Arial" w:eastAsia="SimSun" w:hAnsi="Arial"/>
                <w:b/>
                <w:sz w:val="18"/>
                <w:lang w:eastAsia="ja-JP"/>
              </w:rPr>
            </w:pPr>
            <w:ins w:id="1050" w:author="Nokia" w:date="2019-08-29T10:40:00Z">
              <w:r w:rsidRPr="00576EDA">
                <w:rPr>
                  <w:rFonts w:ascii="Arial" w:eastAsia="SimSun" w:hAnsi="Arial"/>
                  <w:b/>
                  <w:sz w:val="18"/>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jc w:val="center"/>
              <w:rPr>
                <w:ins w:id="1051" w:author="Nokia" w:date="2019-08-29T10:40:00Z"/>
                <w:rFonts w:ascii="Arial" w:eastAsia="SimSun" w:hAnsi="Arial"/>
                <w:b/>
                <w:sz w:val="18"/>
                <w:lang w:eastAsia="ja-JP"/>
              </w:rPr>
            </w:pPr>
            <w:ins w:id="1052" w:author="Nokia" w:date="2019-08-29T10:40:00Z">
              <w:r w:rsidRPr="00576EDA">
                <w:rPr>
                  <w:rFonts w:ascii="Arial" w:eastAsia="SimSun" w:hAnsi="Arial"/>
                  <w:b/>
                  <w:sz w:val="18"/>
                  <w:lang w:eastAsia="ja-JP"/>
                </w:rPr>
                <w:t>Assigned Criticality</w:t>
              </w:r>
            </w:ins>
          </w:p>
        </w:tc>
      </w:tr>
      <w:tr w:rsidR="00576EDA" w:rsidRPr="00576EDA" w:rsidTr="00F126ED">
        <w:trPr>
          <w:ins w:id="1053" w:author="Nokia" w:date="2019-08-29T10:40:00Z"/>
        </w:trPr>
        <w:tc>
          <w:tcPr>
            <w:tcW w:w="2437"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ins w:id="1054" w:author="Nokia" w:date="2019-08-29T10:40:00Z"/>
                <w:rFonts w:ascii="Arial" w:eastAsia="SimSun" w:hAnsi="Arial"/>
                <w:sz w:val="18"/>
                <w:lang w:eastAsia="ja-JP"/>
              </w:rPr>
            </w:pPr>
            <w:ins w:id="1055" w:author="Nokia" w:date="2019-08-29T10:40:00Z">
              <w:r w:rsidRPr="00576EDA">
                <w:rPr>
                  <w:rFonts w:ascii="Arial" w:eastAsia="SimSun" w:hAnsi="Arial"/>
                  <w:sz w:val="18"/>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ins w:id="1056" w:author="Nokia" w:date="2019-08-29T10:40:00Z"/>
                <w:rFonts w:ascii="Arial" w:eastAsia="SimSun" w:hAnsi="Arial"/>
                <w:sz w:val="18"/>
                <w:lang w:eastAsia="ja-JP"/>
              </w:rPr>
            </w:pPr>
            <w:ins w:id="1057" w:author="Nokia" w:date="2019-08-29T10:40:00Z">
              <w:r w:rsidRPr="00576EDA">
                <w:rPr>
                  <w:rFonts w:ascii="Arial" w:eastAsia="SimSun" w:hAnsi="Arial"/>
                  <w:sz w:val="18"/>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ins w:id="1058" w:author="Nokia" w:date="2019-08-29T10:40:00Z"/>
                <w:rFonts w:ascii="Arial" w:eastAsia="SimSu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ins w:id="1059" w:author="Nokia" w:date="2019-08-29T10:40:00Z"/>
                <w:rFonts w:ascii="Arial" w:eastAsia="SimSun" w:hAnsi="Arial"/>
                <w:sz w:val="18"/>
                <w:lang w:eastAsia="ja-JP"/>
              </w:rPr>
            </w:pPr>
            <w:ins w:id="1060" w:author="Nokia" w:date="2019-08-29T10:40:00Z">
              <w:r w:rsidRPr="00576EDA">
                <w:rPr>
                  <w:rFonts w:ascii="Arial" w:eastAsia="SimSun" w:hAnsi="Arial"/>
                  <w:sz w:val="18"/>
                  <w:lang w:eastAsia="ja-JP"/>
                </w:rPr>
                <w:t>9.2.3.1</w:t>
              </w:r>
            </w:ins>
          </w:p>
        </w:tc>
        <w:tc>
          <w:tcPr>
            <w:tcW w:w="1262"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ins w:id="1061" w:author="Nokia" w:date="2019-08-29T10:40:00Z"/>
                <w:rFonts w:ascii="Arial" w:eastAsia="SimSun"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jc w:val="center"/>
              <w:rPr>
                <w:ins w:id="1062" w:author="Nokia" w:date="2019-08-29T10:40:00Z"/>
                <w:rFonts w:ascii="Arial" w:eastAsia="SimSun" w:hAnsi="Arial"/>
                <w:sz w:val="18"/>
                <w:lang w:eastAsia="ja-JP"/>
              </w:rPr>
            </w:pPr>
            <w:ins w:id="1063" w:author="Nokia" w:date="2019-08-29T10:40:00Z">
              <w:r w:rsidRPr="00576EDA">
                <w:rPr>
                  <w:rFonts w:ascii="Arial" w:eastAsia="SimSun" w:hAnsi="Arial"/>
                  <w:sz w:val="18"/>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jc w:val="center"/>
              <w:rPr>
                <w:ins w:id="1064" w:author="Nokia" w:date="2019-08-29T10:40:00Z"/>
                <w:rFonts w:ascii="Arial" w:eastAsia="SimSun" w:hAnsi="Arial"/>
                <w:sz w:val="18"/>
                <w:lang w:eastAsia="ja-JP"/>
              </w:rPr>
            </w:pPr>
            <w:ins w:id="1065" w:author="Nokia" w:date="2019-08-29T10:40:00Z">
              <w:r w:rsidRPr="00576EDA">
                <w:rPr>
                  <w:rFonts w:ascii="Arial" w:eastAsia="SimSun" w:hAnsi="Arial"/>
                  <w:sz w:val="18"/>
                  <w:lang w:eastAsia="ja-JP"/>
                </w:rPr>
                <w:t>ignore</w:t>
              </w:r>
            </w:ins>
          </w:p>
        </w:tc>
      </w:tr>
      <w:tr w:rsidR="00576EDA" w:rsidRPr="00576EDA" w:rsidTr="00F126ED">
        <w:trPr>
          <w:ins w:id="1066" w:author="Nokia" w:date="2019-08-29T10:40:00Z"/>
        </w:trPr>
        <w:tc>
          <w:tcPr>
            <w:tcW w:w="2437"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ins w:id="1067" w:author="Nokia" w:date="2019-08-29T10:40:00Z"/>
                <w:rFonts w:ascii="Arial" w:eastAsia="SimSun" w:hAnsi="Arial"/>
                <w:sz w:val="18"/>
                <w:lang w:eastAsia="ja-JP"/>
              </w:rPr>
            </w:pPr>
            <w:ins w:id="1068" w:author="Nokia" w:date="2019-08-29T10:40:00Z">
              <w:r w:rsidRPr="00576EDA">
                <w:rPr>
                  <w:rFonts w:ascii="Arial" w:eastAsia="SimSun" w:hAnsi="Arial"/>
                  <w:sz w:val="18"/>
                  <w:lang w:eastAsia="ja-JP"/>
                </w:rPr>
                <w:t>NG-RAN node1 Measurement ID</w:t>
              </w:r>
            </w:ins>
          </w:p>
        </w:tc>
        <w:tc>
          <w:tcPr>
            <w:tcW w:w="1094"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ins w:id="1069" w:author="Nokia" w:date="2019-08-29T10:40:00Z"/>
                <w:rFonts w:ascii="Arial" w:eastAsia="SimSun" w:hAnsi="Arial"/>
                <w:sz w:val="18"/>
                <w:lang w:eastAsia="ja-JP"/>
              </w:rPr>
            </w:pPr>
            <w:ins w:id="1070" w:author="Nokia" w:date="2019-08-29T10:40:00Z">
              <w:r w:rsidRPr="00576EDA">
                <w:rPr>
                  <w:rFonts w:ascii="Arial" w:eastAsia="SimSun" w:hAnsi="Arial"/>
                  <w:sz w:val="18"/>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ins w:id="1071" w:author="Nokia" w:date="2019-08-29T10:40:00Z"/>
                <w:rFonts w:ascii="Arial" w:eastAsia="SimSun"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ins w:id="1072" w:author="Nokia" w:date="2019-08-29T10:40:00Z"/>
                <w:rFonts w:ascii="Arial" w:eastAsia="SimSun" w:hAnsi="Arial"/>
                <w:sz w:val="18"/>
                <w:lang w:eastAsia="ja-JP"/>
              </w:rPr>
            </w:pPr>
            <w:ins w:id="1073" w:author="Nokia" w:date="2019-08-29T10:40:00Z">
              <w:r w:rsidRPr="00576EDA">
                <w:rPr>
                  <w:rFonts w:ascii="Arial" w:eastAsia="SimSun" w:hAnsi="Arial"/>
                  <w:sz w:val="18"/>
                  <w:lang w:eastAsia="ja-JP"/>
                </w:rPr>
                <w:t>I</w:t>
              </w:r>
            </w:ins>
            <w:ins w:id="1074" w:author="Nokia" w:date="2019-08-30T09:32:00Z">
              <w:r w:rsidRPr="00576EDA">
                <w:rPr>
                  <w:rFonts w:ascii="Arial" w:eastAsia="SimSun" w:hAnsi="Arial"/>
                  <w:sz w:val="18"/>
                  <w:lang w:eastAsia="ja-JP"/>
                </w:rPr>
                <w:t>NTEGER (1..4095,...)</w:t>
              </w:r>
            </w:ins>
          </w:p>
        </w:tc>
        <w:tc>
          <w:tcPr>
            <w:tcW w:w="1262"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ins w:id="1075" w:author="Nokia" w:date="2019-08-29T10:40:00Z"/>
                <w:rFonts w:ascii="Arial" w:eastAsia="SimSun" w:hAnsi="Arial"/>
                <w:sz w:val="18"/>
                <w:lang w:eastAsia="ja-JP"/>
              </w:rPr>
            </w:pPr>
            <w:ins w:id="1076" w:author="Nokia" w:date="2019-08-29T10:40:00Z">
              <w:r w:rsidRPr="00576EDA">
                <w:rPr>
                  <w:rFonts w:ascii="Arial" w:eastAsia="SimSun" w:hAnsi="Arial"/>
                  <w:sz w:val="18"/>
                  <w:lang w:eastAsia="ja-JP"/>
                </w:rPr>
                <w:t>Allocated by NG-RAN node</w:t>
              </w:r>
              <w:r w:rsidRPr="00576EDA">
                <w:rPr>
                  <w:rFonts w:ascii="Arial" w:eastAsia="SimSun" w:hAnsi="Arial"/>
                  <w:sz w:val="18"/>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jc w:val="center"/>
              <w:rPr>
                <w:ins w:id="1077" w:author="Nokia" w:date="2019-08-29T10:40:00Z"/>
                <w:rFonts w:ascii="Arial" w:eastAsia="SimSun" w:hAnsi="Arial"/>
                <w:sz w:val="18"/>
                <w:lang w:eastAsia="ja-JP"/>
              </w:rPr>
            </w:pPr>
            <w:ins w:id="1078" w:author="Nokia" w:date="2019-08-29T10:40:00Z">
              <w:r w:rsidRPr="00576EDA">
                <w:rPr>
                  <w:rFonts w:ascii="Arial" w:eastAsia="SimSun" w:hAnsi="Arial"/>
                  <w:sz w:val="18"/>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jc w:val="center"/>
              <w:rPr>
                <w:ins w:id="1079" w:author="Nokia" w:date="2019-08-29T10:40:00Z"/>
                <w:rFonts w:ascii="Arial" w:eastAsia="SimSun" w:hAnsi="Arial"/>
                <w:sz w:val="18"/>
                <w:lang w:eastAsia="ja-JP"/>
              </w:rPr>
            </w:pPr>
            <w:ins w:id="1080" w:author="Nokia" w:date="2019-08-29T10:40:00Z">
              <w:r w:rsidRPr="00576EDA">
                <w:rPr>
                  <w:rFonts w:ascii="Arial" w:eastAsia="SimSun" w:hAnsi="Arial"/>
                  <w:sz w:val="18"/>
                  <w:lang w:eastAsia="ja-JP"/>
                </w:rPr>
                <w:t>reject</w:t>
              </w:r>
            </w:ins>
          </w:p>
        </w:tc>
      </w:tr>
      <w:tr w:rsidR="00576EDA" w:rsidRPr="00576EDA" w:rsidTr="00F126ED">
        <w:trPr>
          <w:ins w:id="1081" w:author="Nokia" w:date="2019-08-29T10:40:00Z"/>
        </w:trPr>
        <w:tc>
          <w:tcPr>
            <w:tcW w:w="2437"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ins w:id="1082" w:author="Nokia" w:date="2019-08-29T10:40:00Z"/>
                <w:rFonts w:ascii="Arial" w:eastAsia="SimSun" w:hAnsi="Arial"/>
                <w:sz w:val="18"/>
                <w:lang w:eastAsia="ja-JP"/>
              </w:rPr>
            </w:pPr>
            <w:ins w:id="1083" w:author="Nokia" w:date="2019-08-29T10:40:00Z">
              <w:r w:rsidRPr="00576EDA">
                <w:rPr>
                  <w:rFonts w:ascii="Arial" w:eastAsia="SimSun" w:hAnsi="Arial"/>
                  <w:sz w:val="18"/>
                  <w:lang w:eastAsia="ja-JP"/>
                </w:rPr>
                <w:t>NG-RAN node2 Measurement ID</w:t>
              </w:r>
            </w:ins>
          </w:p>
        </w:tc>
        <w:tc>
          <w:tcPr>
            <w:tcW w:w="1094"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ins w:id="1084" w:author="Nokia" w:date="2019-08-29T10:40:00Z"/>
                <w:rFonts w:ascii="Arial" w:eastAsia="SimSun" w:hAnsi="Arial"/>
                <w:sz w:val="18"/>
                <w:lang w:eastAsia="ja-JP"/>
              </w:rPr>
            </w:pPr>
            <w:ins w:id="1085" w:author="Nokia" w:date="2019-08-29T10:40:00Z">
              <w:r w:rsidRPr="00576EDA">
                <w:rPr>
                  <w:rFonts w:ascii="Arial" w:eastAsia="SimSun" w:hAnsi="Arial"/>
                  <w:sz w:val="18"/>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ins w:id="1086" w:author="Nokia" w:date="2019-08-29T10:40:00Z"/>
                <w:rFonts w:ascii="Arial" w:eastAsia="SimSun"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ins w:id="1087" w:author="Nokia" w:date="2019-08-29T10:40:00Z"/>
                <w:rFonts w:ascii="Arial" w:eastAsia="SimSun" w:hAnsi="Arial"/>
                <w:sz w:val="18"/>
                <w:lang w:eastAsia="ja-JP"/>
              </w:rPr>
            </w:pPr>
            <w:ins w:id="1088" w:author="Nokia" w:date="2019-08-29T10:40:00Z">
              <w:r w:rsidRPr="00576EDA">
                <w:rPr>
                  <w:rFonts w:ascii="Arial" w:eastAsia="SimSun" w:hAnsi="Arial"/>
                  <w:sz w:val="18"/>
                  <w:lang w:eastAsia="ja-JP"/>
                </w:rPr>
                <w:t>I</w:t>
              </w:r>
            </w:ins>
            <w:ins w:id="1089" w:author="Nokia" w:date="2019-08-30T09:32:00Z">
              <w:r w:rsidRPr="00576EDA">
                <w:rPr>
                  <w:rFonts w:ascii="Arial" w:eastAsia="SimSun" w:hAnsi="Arial"/>
                  <w:sz w:val="18"/>
                  <w:lang w:eastAsia="ja-JP"/>
                </w:rPr>
                <w:t>NTEGER (1..4095,...)</w:t>
              </w:r>
            </w:ins>
          </w:p>
        </w:tc>
        <w:tc>
          <w:tcPr>
            <w:tcW w:w="1262"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rPr>
                <w:ins w:id="1090" w:author="Nokia" w:date="2019-08-29T10:40:00Z"/>
                <w:rFonts w:ascii="Arial" w:eastAsia="SimSun" w:hAnsi="Arial"/>
                <w:sz w:val="18"/>
                <w:lang w:eastAsia="ja-JP"/>
              </w:rPr>
            </w:pPr>
            <w:ins w:id="1091" w:author="Nokia" w:date="2019-08-29T10:40:00Z">
              <w:r w:rsidRPr="00576EDA">
                <w:rPr>
                  <w:rFonts w:ascii="Arial" w:eastAsia="SimSun" w:hAnsi="Arial"/>
                  <w:sz w:val="18"/>
                  <w:lang w:eastAsia="ja-JP"/>
                </w:rPr>
                <w:t>Allocated by NG-RAN node</w:t>
              </w:r>
              <w:r w:rsidRPr="00576EDA">
                <w:rPr>
                  <w:rFonts w:ascii="Arial" w:eastAsia="SimSun" w:hAnsi="Arial"/>
                  <w:sz w:val="18"/>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jc w:val="center"/>
              <w:rPr>
                <w:ins w:id="1092" w:author="Nokia" w:date="2019-08-29T10:40:00Z"/>
                <w:rFonts w:ascii="Arial" w:eastAsia="SimSun" w:hAnsi="Arial"/>
                <w:sz w:val="18"/>
                <w:lang w:eastAsia="ja-JP"/>
              </w:rPr>
            </w:pPr>
            <w:ins w:id="1093" w:author="Nokia" w:date="2019-08-29T10:40:00Z">
              <w:r w:rsidRPr="00576EDA">
                <w:rPr>
                  <w:rFonts w:ascii="Arial" w:eastAsia="SimSun" w:hAnsi="Arial"/>
                  <w:sz w:val="18"/>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576EDA" w:rsidRPr="00576EDA" w:rsidRDefault="00576EDA" w:rsidP="00576EDA">
            <w:pPr>
              <w:keepNext/>
              <w:keepLines/>
              <w:spacing w:after="0"/>
              <w:jc w:val="center"/>
              <w:rPr>
                <w:ins w:id="1094" w:author="Nokia" w:date="2019-08-29T10:40:00Z"/>
                <w:rFonts w:ascii="Arial" w:eastAsia="SimSun" w:hAnsi="Arial"/>
                <w:sz w:val="18"/>
                <w:lang w:eastAsia="ja-JP"/>
              </w:rPr>
            </w:pPr>
            <w:ins w:id="1095" w:author="Nokia" w:date="2019-08-29T10:40:00Z">
              <w:r w:rsidRPr="00576EDA">
                <w:rPr>
                  <w:rFonts w:ascii="Arial" w:eastAsia="SimSun" w:hAnsi="Arial"/>
                  <w:sz w:val="18"/>
                  <w:lang w:eastAsia="ja-JP"/>
                </w:rPr>
                <w:t>reject</w:t>
              </w:r>
            </w:ins>
          </w:p>
        </w:tc>
      </w:tr>
      <w:tr w:rsidR="005C45D7" w:rsidRPr="00576EDA" w:rsidTr="00F126ED">
        <w:trPr>
          <w:ins w:id="1096" w:author="Huawei" w:date="2019-09-26T18:53:00Z"/>
        </w:trPr>
        <w:tc>
          <w:tcPr>
            <w:tcW w:w="2437" w:type="dxa"/>
            <w:tcBorders>
              <w:top w:val="single" w:sz="4" w:space="0" w:color="auto"/>
              <w:left w:val="single" w:sz="4" w:space="0" w:color="auto"/>
              <w:bottom w:val="single" w:sz="4" w:space="0" w:color="auto"/>
              <w:right w:val="single" w:sz="4" w:space="0" w:color="auto"/>
            </w:tcBorders>
          </w:tcPr>
          <w:p w:rsidR="005C45D7" w:rsidRPr="005C45D7" w:rsidRDefault="00AE45C9" w:rsidP="005C45D7">
            <w:pPr>
              <w:keepNext/>
              <w:keepLines/>
              <w:spacing w:after="0"/>
              <w:rPr>
                <w:ins w:id="1097" w:author="Huawei" w:date="2019-09-26T18:53:00Z"/>
                <w:rFonts w:ascii="Arial" w:eastAsia="SimSun" w:hAnsi="Arial" w:cs="Arial"/>
                <w:sz w:val="18"/>
                <w:szCs w:val="18"/>
                <w:lang w:eastAsia="ja-JP"/>
              </w:rPr>
            </w:pPr>
            <w:ins w:id="1098" w:author="Huawei" w:date="2019-09-26T20:30:00Z">
              <w:r>
                <w:rPr>
                  <w:rFonts w:ascii="Arial" w:hAnsi="Arial" w:cs="Arial"/>
                  <w:b/>
                  <w:snapToGrid w:val="0"/>
                  <w:sz w:val="18"/>
                  <w:szCs w:val="18"/>
                  <w:lang w:eastAsia="ja-JP"/>
                </w:rPr>
                <w:t xml:space="preserve">Cell </w:t>
              </w:r>
            </w:ins>
            <w:ins w:id="1099" w:author="Huawei" w:date="2019-09-26T18:54:00Z">
              <w:r w:rsidR="005C45D7" w:rsidRPr="005C45D7">
                <w:rPr>
                  <w:rFonts w:ascii="Arial" w:hAnsi="Arial" w:cs="Arial"/>
                  <w:b/>
                  <w:snapToGrid w:val="0"/>
                  <w:sz w:val="18"/>
                  <w:szCs w:val="18"/>
                  <w:lang w:eastAsia="ja-JP"/>
                </w:rPr>
                <w:t>Measurement Result</w:t>
              </w:r>
            </w:ins>
          </w:p>
        </w:tc>
        <w:tc>
          <w:tcPr>
            <w:tcW w:w="1094" w:type="dxa"/>
            <w:tcBorders>
              <w:top w:val="single" w:sz="4" w:space="0" w:color="auto"/>
              <w:left w:val="single" w:sz="4" w:space="0" w:color="auto"/>
              <w:bottom w:val="single" w:sz="4" w:space="0" w:color="auto"/>
              <w:right w:val="single" w:sz="4" w:space="0" w:color="auto"/>
            </w:tcBorders>
          </w:tcPr>
          <w:p w:rsidR="005C45D7" w:rsidRPr="005C45D7" w:rsidRDefault="005C45D7" w:rsidP="005C45D7">
            <w:pPr>
              <w:keepNext/>
              <w:keepLines/>
              <w:spacing w:after="0"/>
              <w:rPr>
                <w:ins w:id="1100" w:author="Huawei" w:date="2019-09-26T18:53:00Z"/>
                <w:rFonts w:ascii="Arial" w:eastAsia="SimSun" w:hAnsi="Arial" w:cs="Arial"/>
                <w:sz w:val="18"/>
                <w:szCs w:val="18"/>
                <w:lang w:eastAsia="ja-JP"/>
              </w:rPr>
            </w:pPr>
          </w:p>
        </w:tc>
        <w:tc>
          <w:tcPr>
            <w:tcW w:w="1583" w:type="dxa"/>
            <w:tcBorders>
              <w:top w:val="single" w:sz="4" w:space="0" w:color="auto"/>
              <w:left w:val="single" w:sz="4" w:space="0" w:color="auto"/>
              <w:bottom w:val="single" w:sz="4" w:space="0" w:color="auto"/>
              <w:right w:val="single" w:sz="4" w:space="0" w:color="auto"/>
            </w:tcBorders>
          </w:tcPr>
          <w:p w:rsidR="005C45D7" w:rsidRPr="005C45D7" w:rsidRDefault="005C45D7" w:rsidP="005C45D7">
            <w:pPr>
              <w:keepNext/>
              <w:keepLines/>
              <w:spacing w:after="0"/>
              <w:rPr>
                <w:ins w:id="1101" w:author="Huawei" w:date="2019-09-26T18:53:00Z"/>
                <w:rFonts w:ascii="Arial" w:eastAsia="SimSun" w:hAnsi="Arial" w:cs="Arial"/>
                <w:i/>
                <w:sz w:val="18"/>
                <w:szCs w:val="18"/>
                <w:lang w:eastAsia="ja-JP"/>
              </w:rPr>
            </w:pPr>
            <w:ins w:id="1102" w:author="Huawei" w:date="2019-09-26T18:54:00Z">
              <w:r w:rsidRPr="005C45D7">
                <w:rPr>
                  <w:rFonts w:ascii="Arial" w:hAnsi="Arial" w:cs="Arial"/>
                  <w:i/>
                  <w:sz w:val="18"/>
                  <w:szCs w:val="18"/>
                  <w:lang w:eastAsia="ja-JP"/>
                </w:rPr>
                <w:t>1</w:t>
              </w:r>
            </w:ins>
          </w:p>
        </w:tc>
        <w:tc>
          <w:tcPr>
            <w:tcW w:w="1247" w:type="dxa"/>
            <w:tcBorders>
              <w:top w:val="single" w:sz="4" w:space="0" w:color="auto"/>
              <w:left w:val="single" w:sz="4" w:space="0" w:color="auto"/>
              <w:bottom w:val="single" w:sz="4" w:space="0" w:color="auto"/>
              <w:right w:val="single" w:sz="4" w:space="0" w:color="auto"/>
            </w:tcBorders>
          </w:tcPr>
          <w:p w:rsidR="005C45D7" w:rsidRPr="005C45D7" w:rsidRDefault="005C45D7" w:rsidP="005C45D7">
            <w:pPr>
              <w:keepNext/>
              <w:keepLines/>
              <w:spacing w:after="0"/>
              <w:rPr>
                <w:ins w:id="1103" w:author="Huawei" w:date="2019-09-26T18:53:00Z"/>
                <w:rFonts w:ascii="Arial" w:eastAsia="SimSun" w:hAnsi="Arial" w:cs="Arial"/>
                <w:sz w:val="18"/>
                <w:szCs w:val="18"/>
                <w:lang w:eastAsia="ja-JP"/>
              </w:rPr>
            </w:pPr>
          </w:p>
        </w:tc>
        <w:tc>
          <w:tcPr>
            <w:tcW w:w="1262" w:type="dxa"/>
            <w:tcBorders>
              <w:top w:val="single" w:sz="4" w:space="0" w:color="auto"/>
              <w:left w:val="single" w:sz="4" w:space="0" w:color="auto"/>
              <w:bottom w:val="single" w:sz="4" w:space="0" w:color="auto"/>
              <w:right w:val="single" w:sz="4" w:space="0" w:color="auto"/>
            </w:tcBorders>
          </w:tcPr>
          <w:p w:rsidR="005C45D7" w:rsidRPr="005C45D7" w:rsidRDefault="005C45D7" w:rsidP="005C45D7">
            <w:pPr>
              <w:keepNext/>
              <w:keepLines/>
              <w:spacing w:after="0"/>
              <w:rPr>
                <w:ins w:id="1104" w:author="Huawei" w:date="2019-09-26T18:53:00Z"/>
                <w:rFonts w:ascii="Arial" w:eastAsia="SimSun" w:hAnsi="Arial" w:cs="Arial"/>
                <w:sz w:val="18"/>
                <w:szCs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5C45D7" w:rsidRPr="005C45D7" w:rsidRDefault="005C45D7" w:rsidP="005C45D7">
            <w:pPr>
              <w:keepNext/>
              <w:keepLines/>
              <w:spacing w:after="0"/>
              <w:jc w:val="center"/>
              <w:rPr>
                <w:ins w:id="1105" w:author="Huawei" w:date="2019-09-26T18:53:00Z"/>
                <w:rFonts w:ascii="Arial" w:eastAsia="SimSun" w:hAnsi="Arial" w:cs="Arial"/>
                <w:sz w:val="18"/>
                <w:szCs w:val="18"/>
                <w:lang w:eastAsia="ja-JP"/>
              </w:rPr>
            </w:pPr>
            <w:ins w:id="1106" w:author="Huawei" w:date="2019-09-26T18:54:00Z">
              <w:r w:rsidRPr="005C45D7">
                <w:rPr>
                  <w:rFonts w:ascii="Arial" w:hAnsi="Arial" w:cs="Arial"/>
                  <w:sz w:val="18"/>
                  <w:szCs w:val="18"/>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5C45D7" w:rsidRPr="005C45D7" w:rsidRDefault="005C45D7" w:rsidP="005C45D7">
            <w:pPr>
              <w:keepNext/>
              <w:keepLines/>
              <w:spacing w:after="0"/>
              <w:jc w:val="center"/>
              <w:rPr>
                <w:ins w:id="1107" w:author="Huawei" w:date="2019-09-26T18:53:00Z"/>
                <w:rFonts w:ascii="Arial" w:eastAsia="SimSun" w:hAnsi="Arial" w:cs="Arial"/>
                <w:sz w:val="18"/>
                <w:szCs w:val="18"/>
                <w:lang w:eastAsia="ja-JP"/>
              </w:rPr>
            </w:pPr>
            <w:ins w:id="1108" w:author="Huawei" w:date="2019-09-26T18:54:00Z">
              <w:r w:rsidRPr="005C45D7">
                <w:rPr>
                  <w:rFonts w:ascii="Arial" w:hAnsi="Arial" w:cs="Arial"/>
                  <w:sz w:val="18"/>
                  <w:szCs w:val="18"/>
                  <w:lang w:eastAsia="ja-JP"/>
                </w:rPr>
                <w:t>ignore</w:t>
              </w:r>
            </w:ins>
          </w:p>
        </w:tc>
      </w:tr>
      <w:tr w:rsidR="005C45D7" w:rsidRPr="00576EDA" w:rsidTr="00F126ED">
        <w:trPr>
          <w:ins w:id="1109" w:author="Huawei" w:date="2019-09-26T18:53:00Z"/>
        </w:trPr>
        <w:tc>
          <w:tcPr>
            <w:tcW w:w="2437" w:type="dxa"/>
            <w:tcBorders>
              <w:top w:val="single" w:sz="4" w:space="0" w:color="auto"/>
              <w:left w:val="single" w:sz="4" w:space="0" w:color="auto"/>
              <w:bottom w:val="single" w:sz="4" w:space="0" w:color="auto"/>
              <w:right w:val="single" w:sz="4" w:space="0" w:color="auto"/>
            </w:tcBorders>
          </w:tcPr>
          <w:p w:rsidR="005C45D7" w:rsidRPr="005C45D7" w:rsidRDefault="005C45D7" w:rsidP="005C45D7">
            <w:pPr>
              <w:pStyle w:val="TAL"/>
              <w:overflowPunct w:val="0"/>
              <w:autoSpaceDE w:val="0"/>
              <w:autoSpaceDN w:val="0"/>
              <w:adjustRightInd w:val="0"/>
              <w:ind w:left="142"/>
              <w:textAlignment w:val="baseline"/>
              <w:rPr>
                <w:ins w:id="1110" w:author="Huawei" w:date="2019-09-26T18:53:00Z"/>
                <w:rFonts w:eastAsia="SimSun" w:cs="Arial"/>
                <w:szCs w:val="18"/>
                <w:lang w:eastAsia="ja-JP"/>
              </w:rPr>
            </w:pPr>
            <w:ins w:id="1111" w:author="Huawei" w:date="2019-09-26T18:54:00Z">
              <w:r w:rsidRPr="005C45D7">
                <w:rPr>
                  <w:rFonts w:cs="Arial"/>
                  <w:szCs w:val="18"/>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
          <w:p w:rsidR="005C45D7" w:rsidRPr="005C45D7" w:rsidRDefault="005C45D7" w:rsidP="005C45D7">
            <w:pPr>
              <w:keepNext/>
              <w:keepLines/>
              <w:spacing w:after="0"/>
              <w:rPr>
                <w:ins w:id="1112" w:author="Huawei" w:date="2019-09-26T18:53:00Z"/>
                <w:rFonts w:ascii="Arial" w:eastAsia="SimSun" w:hAnsi="Arial" w:cs="Arial"/>
                <w:sz w:val="18"/>
                <w:szCs w:val="18"/>
                <w:lang w:eastAsia="ja-JP"/>
              </w:rPr>
            </w:pPr>
          </w:p>
        </w:tc>
        <w:tc>
          <w:tcPr>
            <w:tcW w:w="1583" w:type="dxa"/>
            <w:tcBorders>
              <w:top w:val="single" w:sz="4" w:space="0" w:color="auto"/>
              <w:left w:val="single" w:sz="4" w:space="0" w:color="auto"/>
              <w:bottom w:val="single" w:sz="4" w:space="0" w:color="auto"/>
              <w:right w:val="single" w:sz="4" w:space="0" w:color="auto"/>
            </w:tcBorders>
          </w:tcPr>
          <w:p w:rsidR="005C45D7" w:rsidRPr="005C45D7" w:rsidRDefault="005C45D7" w:rsidP="005C45D7">
            <w:pPr>
              <w:keepNext/>
              <w:keepLines/>
              <w:spacing w:after="0"/>
              <w:rPr>
                <w:ins w:id="1113" w:author="Huawei" w:date="2019-09-26T18:53:00Z"/>
                <w:rFonts w:ascii="Arial" w:eastAsia="SimSun" w:hAnsi="Arial" w:cs="Arial"/>
                <w:i/>
                <w:sz w:val="18"/>
                <w:szCs w:val="18"/>
                <w:lang w:eastAsia="ja-JP"/>
              </w:rPr>
            </w:pPr>
            <w:ins w:id="1114" w:author="Huawei" w:date="2019-09-26T18:56:00Z">
              <w:r>
                <w:rPr>
                  <w:rFonts w:ascii="Arial" w:hAnsi="Arial" w:cs="Arial"/>
                  <w:i/>
                  <w:sz w:val="18"/>
                  <w:szCs w:val="18"/>
                  <w:lang w:eastAsia="ja-JP"/>
                </w:rPr>
                <w:t>0</w:t>
              </w:r>
            </w:ins>
            <w:ins w:id="1115" w:author="Huawei" w:date="2019-09-26T18:54:00Z">
              <w:r w:rsidRPr="005C45D7">
                <w:rPr>
                  <w:rFonts w:ascii="Arial" w:hAnsi="Arial" w:cs="Arial"/>
                  <w:i/>
                  <w:sz w:val="18"/>
                  <w:szCs w:val="18"/>
                  <w:lang w:eastAsia="ja-JP"/>
                </w:rPr>
                <w:t xml:space="preserve"> .. &lt;</w:t>
              </w:r>
              <w:r w:rsidRPr="005C45D7">
                <w:rPr>
                  <w:rFonts w:ascii="Arial" w:hAnsi="Arial" w:cs="Arial"/>
                  <w:bCs/>
                  <w:i/>
                  <w:sz w:val="18"/>
                  <w:szCs w:val="18"/>
                  <w:lang w:eastAsia="ja-JP"/>
                </w:rPr>
                <w:t>maxnoofCellsinNG-RAN node</w:t>
              </w:r>
              <w:r w:rsidRPr="005C45D7">
                <w:rPr>
                  <w:rFonts w:ascii="Arial" w:hAnsi="Arial" w:cs="Arial"/>
                  <w:i/>
                  <w:sz w:val="18"/>
                  <w:szCs w:val="18"/>
                  <w:lang w:eastAsia="ja-JP"/>
                </w:rPr>
                <w:t>&gt;</w:t>
              </w:r>
            </w:ins>
          </w:p>
        </w:tc>
        <w:tc>
          <w:tcPr>
            <w:tcW w:w="1247" w:type="dxa"/>
            <w:tcBorders>
              <w:top w:val="single" w:sz="4" w:space="0" w:color="auto"/>
              <w:left w:val="single" w:sz="4" w:space="0" w:color="auto"/>
              <w:bottom w:val="single" w:sz="4" w:space="0" w:color="auto"/>
              <w:right w:val="single" w:sz="4" w:space="0" w:color="auto"/>
            </w:tcBorders>
          </w:tcPr>
          <w:p w:rsidR="005C45D7" w:rsidRPr="005C45D7" w:rsidRDefault="005C45D7" w:rsidP="005C45D7">
            <w:pPr>
              <w:keepNext/>
              <w:keepLines/>
              <w:spacing w:after="0"/>
              <w:rPr>
                <w:ins w:id="1116" w:author="Huawei" w:date="2019-09-26T18:53:00Z"/>
                <w:rFonts w:ascii="Arial" w:eastAsia="SimSun" w:hAnsi="Arial" w:cs="Arial"/>
                <w:sz w:val="18"/>
                <w:szCs w:val="18"/>
                <w:lang w:eastAsia="ja-JP"/>
              </w:rPr>
            </w:pPr>
          </w:p>
        </w:tc>
        <w:tc>
          <w:tcPr>
            <w:tcW w:w="1262" w:type="dxa"/>
            <w:tcBorders>
              <w:top w:val="single" w:sz="4" w:space="0" w:color="auto"/>
              <w:left w:val="single" w:sz="4" w:space="0" w:color="auto"/>
              <w:bottom w:val="single" w:sz="4" w:space="0" w:color="auto"/>
              <w:right w:val="single" w:sz="4" w:space="0" w:color="auto"/>
            </w:tcBorders>
          </w:tcPr>
          <w:p w:rsidR="005C45D7" w:rsidRPr="005C45D7" w:rsidRDefault="005C45D7" w:rsidP="005C45D7">
            <w:pPr>
              <w:keepNext/>
              <w:keepLines/>
              <w:spacing w:after="0"/>
              <w:rPr>
                <w:ins w:id="1117" w:author="Huawei" w:date="2019-09-26T18:53:00Z"/>
                <w:rFonts w:ascii="Arial" w:eastAsia="SimSun" w:hAnsi="Arial" w:cs="Arial"/>
                <w:sz w:val="18"/>
                <w:szCs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5C45D7" w:rsidRPr="005C45D7" w:rsidRDefault="005C45D7" w:rsidP="005C45D7">
            <w:pPr>
              <w:keepNext/>
              <w:keepLines/>
              <w:spacing w:after="0"/>
              <w:jc w:val="center"/>
              <w:rPr>
                <w:ins w:id="1118" w:author="Huawei" w:date="2019-09-26T18:53:00Z"/>
                <w:rFonts w:ascii="Arial" w:eastAsia="SimSun" w:hAnsi="Arial" w:cs="Arial"/>
                <w:sz w:val="18"/>
                <w:szCs w:val="18"/>
                <w:lang w:eastAsia="ja-JP"/>
              </w:rPr>
            </w:pPr>
            <w:ins w:id="1119" w:author="Huawei" w:date="2019-09-26T18:54:00Z">
              <w:r w:rsidRPr="005C45D7">
                <w:rPr>
                  <w:rFonts w:ascii="Arial" w:hAnsi="Arial" w:cs="Arial"/>
                  <w:sz w:val="18"/>
                  <w:szCs w:val="18"/>
                  <w:lang w:eastAsia="ja-JP"/>
                </w:rPr>
                <w:t>EACH</w:t>
              </w:r>
            </w:ins>
          </w:p>
        </w:tc>
        <w:tc>
          <w:tcPr>
            <w:tcW w:w="1256" w:type="dxa"/>
            <w:tcBorders>
              <w:top w:val="single" w:sz="4" w:space="0" w:color="auto"/>
              <w:left w:val="single" w:sz="4" w:space="0" w:color="auto"/>
              <w:bottom w:val="single" w:sz="4" w:space="0" w:color="auto"/>
              <w:right w:val="single" w:sz="4" w:space="0" w:color="auto"/>
            </w:tcBorders>
          </w:tcPr>
          <w:p w:rsidR="005C45D7" w:rsidRPr="005C45D7" w:rsidRDefault="005C45D7" w:rsidP="005C45D7">
            <w:pPr>
              <w:keepNext/>
              <w:keepLines/>
              <w:spacing w:after="0"/>
              <w:jc w:val="center"/>
              <w:rPr>
                <w:ins w:id="1120" w:author="Huawei" w:date="2019-09-26T18:53:00Z"/>
                <w:rFonts w:ascii="Arial" w:eastAsia="SimSun" w:hAnsi="Arial" w:cs="Arial"/>
                <w:sz w:val="18"/>
                <w:szCs w:val="18"/>
                <w:lang w:eastAsia="ja-JP"/>
              </w:rPr>
            </w:pPr>
            <w:ins w:id="1121" w:author="Huawei" w:date="2019-09-26T18:54:00Z">
              <w:r w:rsidRPr="005C45D7">
                <w:rPr>
                  <w:rFonts w:ascii="Arial" w:hAnsi="Arial" w:cs="Arial"/>
                  <w:sz w:val="18"/>
                  <w:szCs w:val="18"/>
                  <w:lang w:eastAsia="ja-JP"/>
                </w:rPr>
                <w:t>ignore</w:t>
              </w:r>
            </w:ins>
          </w:p>
        </w:tc>
      </w:tr>
      <w:tr w:rsidR="005C45D7" w:rsidRPr="00576EDA" w:rsidTr="00F126ED">
        <w:trPr>
          <w:ins w:id="1122" w:author="Huawei" w:date="2019-09-26T18:53:00Z"/>
        </w:trPr>
        <w:tc>
          <w:tcPr>
            <w:tcW w:w="2437" w:type="dxa"/>
            <w:tcBorders>
              <w:top w:val="single" w:sz="4" w:space="0" w:color="auto"/>
              <w:left w:val="single" w:sz="4" w:space="0" w:color="auto"/>
              <w:bottom w:val="single" w:sz="4" w:space="0" w:color="auto"/>
              <w:right w:val="single" w:sz="4" w:space="0" w:color="auto"/>
            </w:tcBorders>
          </w:tcPr>
          <w:p w:rsidR="005C45D7" w:rsidRPr="005C45D7" w:rsidRDefault="005C45D7" w:rsidP="005C45D7">
            <w:pPr>
              <w:pStyle w:val="TAL"/>
              <w:overflowPunct w:val="0"/>
              <w:autoSpaceDE w:val="0"/>
              <w:autoSpaceDN w:val="0"/>
              <w:adjustRightInd w:val="0"/>
              <w:ind w:left="284"/>
              <w:textAlignment w:val="baseline"/>
              <w:rPr>
                <w:ins w:id="1123" w:author="Huawei" w:date="2019-09-26T18:53:00Z"/>
                <w:rFonts w:eastAsia="SimSun" w:cs="Arial"/>
                <w:szCs w:val="18"/>
                <w:lang w:eastAsia="ja-JP"/>
              </w:rPr>
            </w:pPr>
            <w:ins w:id="1124" w:author="Huawei" w:date="2019-09-26T18:54:00Z">
              <w:r w:rsidRPr="005C45D7">
                <w:rPr>
                  <w:rFonts w:cs="Arial"/>
                  <w:szCs w:val="18"/>
                  <w:lang w:eastAsia="ja-JP"/>
                </w:rPr>
                <w:t xml:space="preserve">&gt;&gt;Cell </w:t>
              </w:r>
              <w:r w:rsidRPr="005C45D7">
                <w:rPr>
                  <w:rFonts w:cs="Arial"/>
                  <w:bCs/>
                  <w:szCs w:val="18"/>
                  <w:lang w:eastAsia="ja-JP"/>
                </w:rPr>
                <w:t>ID</w:t>
              </w:r>
            </w:ins>
          </w:p>
        </w:tc>
        <w:tc>
          <w:tcPr>
            <w:tcW w:w="1094" w:type="dxa"/>
            <w:tcBorders>
              <w:top w:val="single" w:sz="4" w:space="0" w:color="auto"/>
              <w:left w:val="single" w:sz="4" w:space="0" w:color="auto"/>
              <w:bottom w:val="single" w:sz="4" w:space="0" w:color="auto"/>
              <w:right w:val="single" w:sz="4" w:space="0" w:color="auto"/>
            </w:tcBorders>
          </w:tcPr>
          <w:p w:rsidR="005C45D7" w:rsidRPr="005C45D7" w:rsidRDefault="005C45D7" w:rsidP="005C45D7">
            <w:pPr>
              <w:keepNext/>
              <w:keepLines/>
              <w:spacing w:after="0"/>
              <w:rPr>
                <w:ins w:id="1125" w:author="Huawei" w:date="2019-09-26T18:53:00Z"/>
                <w:rFonts w:ascii="Arial" w:eastAsia="SimSun" w:hAnsi="Arial" w:cs="Arial"/>
                <w:sz w:val="18"/>
                <w:szCs w:val="18"/>
                <w:lang w:eastAsia="ja-JP"/>
              </w:rPr>
            </w:pPr>
            <w:ins w:id="1126" w:author="Huawei" w:date="2019-09-26T18:54:00Z">
              <w:r w:rsidRPr="005C45D7">
                <w:rPr>
                  <w:rFonts w:ascii="Arial" w:hAnsi="Arial" w:cs="Arial"/>
                  <w:sz w:val="18"/>
                  <w:szCs w:val="18"/>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5C45D7" w:rsidRPr="005C45D7" w:rsidRDefault="005C45D7" w:rsidP="005C45D7">
            <w:pPr>
              <w:keepNext/>
              <w:keepLines/>
              <w:spacing w:after="0"/>
              <w:rPr>
                <w:ins w:id="1127" w:author="Huawei" w:date="2019-09-26T18:53:00Z"/>
                <w:rFonts w:ascii="Arial" w:eastAsia="SimSun" w:hAnsi="Arial" w:cs="Arial"/>
                <w:i/>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5C45D7" w:rsidRPr="005C45D7" w:rsidRDefault="005C45D7" w:rsidP="005C45D7">
            <w:pPr>
              <w:pStyle w:val="TAL"/>
              <w:rPr>
                <w:ins w:id="1128" w:author="Huawei" w:date="2019-09-26T18:54:00Z"/>
                <w:rFonts w:cs="Arial"/>
                <w:szCs w:val="18"/>
                <w:lang w:eastAsia="ja-JP"/>
              </w:rPr>
            </w:pPr>
            <w:ins w:id="1129" w:author="Huawei" w:date="2019-09-26T18:54:00Z">
              <w:r w:rsidRPr="005C45D7">
                <w:rPr>
                  <w:rFonts w:cs="Arial"/>
                  <w:szCs w:val="18"/>
                  <w:lang w:eastAsia="ja-JP"/>
                </w:rPr>
                <w:t>NR CGI</w:t>
              </w:r>
            </w:ins>
          </w:p>
          <w:p w:rsidR="005C45D7" w:rsidRPr="005C45D7" w:rsidRDefault="005C45D7" w:rsidP="005C45D7">
            <w:pPr>
              <w:keepNext/>
              <w:keepLines/>
              <w:spacing w:after="0"/>
              <w:rPr>
                <w:ins w:id="1130" w:author="Huawei" w:date="2019-09-26T18:53:00Z"/>
                <w:rFonts w:ascii="Arial" w:eastAsia="SimSun" w:hAnsi="Arial" w:cs="Arial"/>
                <w:sz w:val="18"/>
                <w:szCs w:val="18"/>
                <w:lang w:eastAsia="ja-JP"/>
              </w:rPr>
            </w:pPr>
            <w:ins w:id="1131" w:author="Huawei" w:date="2019-09-26T18:54:00Z">
              <w:r w:rsidRPr="005C45D7">
                <w:rPr>
                  <w:rFonts w:ascii="Arial" w:hAnsi="Arial" w:cs="Arial"/>
                  <w:sz w:val="18"/>
                  <w:szCs w:val="18"/>
                  <w:lang w:eastAsia="ja-JP"/>
                </w:rPr>
                <w:t>9.2.2.7</w:t>
              </w:r>
            </w:ins>
          </w:p>
        </w:tc>
        <w:tc>
          <w:tcPr>
            <w:tcW w:w="1262" w:type="dxa"/>
            <w:tcBorders>
              <w:top w:val="single" w:sz="4" w:space="0" w:color="auto"/>
              <w:left w:val="single" w:sz="4" w:space="0" w:color="auto"/>
              <w:bottom w:val="single" w:sz="4" w:space="0" w:color="auto"/>
              <w:right w:val="single" w:sz="4" w:space="0" w:color="auto"/>
            </w:tcBorders>
          </w:tcPr>
          <w:p w:rsidR="005C45D7" w:rsidRPr="005C45D7" w:rsidRDefault="005C45D7" w:rsidP="005C45D7">
            <w:pPr>
              <w:keepNext/>
              <w:keepLines/>
              <w:spacing w:after="0"/>
              <w:rPr>
                <w:ins w:id="1132" w:author="Huawei" w:date="2019-09-26T18:53:00Z"/>
                <w:rFonts w:ascii="Arial" w:eastAsia="SimSun" w:hAnsi="Arial" w:cs="Arial"/>
                <w:sz w:val="18"/>
                <w:szCs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5C45D7" w:rsidRPr="005C45D7" w:rsidRDefault="005C45D7" w:rsidP="005C45D7">
            <w:pPr>
              <w:keepNext/>
              <w:keepLines/>
              <w:spacing w:after="0"/>
              <w:jc w:val="center"/>
              <w:rPr>
                <w:ins w:id="1133" w:author="Huawei" w:date="2019-09-26T18:53:00Z"/>
                <w:rFonts w:ascii="Arial" w:eastAsia="SimSun" w:hAnsi="Arial" w:cs="Arial"/>
                <w:sz w:val="18"/>
                <w:szCs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5C45D7" w:rsidRPr="005C45D7" w:rsidRDefault="005C45D7" w:rsidP="005C45D7">
            <w:pPr>
              <w:keepNext/>
              <w:keepLines/>
              <w:spacing w:after="0"/>
              <w:jc w:val="center"/>
              <w:rPr>
                <w:ins w:id="1134" w:author="Huawei" w:date="2019-09-26T18:53:00Z"/>
                <w:rFonts w:ascii="Arial" w:eastAsia="SimSun" w:hAnsi="Arial" w:cs="Arial"/>
                <w:sz w:val="18"/>
                <w:szCs w:val="18"/>
                <w:lang w:eastAsia="ja-JP"/>
              </w:rPr>
            </w:pPr>
          </w:p>
        </w:tc>
      </w:tr>
      <w:tr w:rsidR="005C45D7" w:rsidRPr="00576EDA" w:rsidTr="00F126ED">
        <w:trPr>
          <w:ins w:id="1135" w:author="Huawei" w:date="2019-09-26T18:53:00Z"/>
        </w:trPr>
        <w:tc>
          <w:tcPr>
            <w:tcW w:w="2437" w:type="dxa"/>
            <w:tcBorders>
              <w:top w:val="single" w:sz="4" w:space="0" w:color="auto"/>
              <w:left w:val="single" w:sz="4" w:space="0" w:color="auto"/>
              <w:bottom w:val="single" w:sz="4" w:space="0" w:color="auto"/>
              <w:right w:val="single" w:sz="4" w:space="0" w:color="auto"/>
            </w:tcBorders>
          </w:tcPr>
          <w:p w:rsidR="005C45D7" w:rsidRPr="005C45D7" w:rsidRDefault="005C45D7" w:rsidP="005C45D7">
            <w:pPr>
              <w:pStyle w:val="TAL"/>
              <w:overflowPunct w:val="0"/>
              <w:autoSpaceDE w:val="0"/>
              <w:autoSpaceDN w:val="0"/>
              <w:adjustRightInd w:val="0"/>
              <w:ind w:left="284"/>
              <w:textAlignment w:val="baseline"/>
              <w:rPr>
                <w:ins w:id="1136" w:author="Huawei" w:date="2019-09-26T18:53:00Z"/>
                <w:rFonts w:eastAsia="SimSun" w:cs="Arial"/>
                <w:szCs w:val="18"/>
                <w:lang w:eastAsia="ja-JP"/>
              </w:rPr>
            </w:pPr>
            <w:ins w:id="1137" w:author="Huawei" w:date="2019-09-26T18:54:00Z">
              <w:r w:rsidRPr="005C45D7">
                <w:rPr>
                  <w:rFonts w:cs="Arial"/>
                  <w:szCs w:val="18"/>
                  <w:lang w:eastAsia="ja-JP"/>
                </w:rPr>
                <w:t>&gt;&gt;</w:t>
              </w:r>
              <w:r w:rsidRPr="005C45D7">
                <w:rPr>
                  <w:rFonts w:cs="Arial"/>
                  <w:bCs/>
                  <w:szCs w:val="18"/>
                  <w:lang w:eastAsia="ja-JP"/>
                </w:rPr>
                <w:t>Hardware</w:t>
              </w:r>
              <w:r w:rsidRPr="005C45D7">
                <w:rPr>
                  <w:rFonts w:cs="Arial"/>
                  <w:szCs w:val="18"/>
                  <w:lang w:eastAsia="ja-JP"/>
                </w:rPr>
                <w:t xml:space="preserve"> Load Indicator</w:t>
              </w:r>
            </w:ins>
          </w:p>
        </w:tc>
        <w:tc>
          <w:tcPr>
            <w:tcW w:w="1094" w:type="dxa"/>
            <w:tcBorders>
              <w:top w:val="single" w:sz="4" w:space="0" w:color="auto"/>
              <w:left w:val="single" w:sz="4" w:space="0" w:color="auto"/>
              <w:bottom w:val="single" w:sz="4" w:space="0" w:color="auto"/>
              <w:right w:val="single" w:sz="4" w:space="0" w:color="auto"/>
            </w:tcBorders>
          </w:tcPr>
          <w:p w:rsidR="005C45D7" w:rsidRPr="005C45D7" w:rsidRDefault="005C45D7" w:rsidP="005C45D7">
            <w:pPr>
              <w:keepNext/>
              <w:keepLines/>
              <w:spacing w:after="0"/>
              <w:rPr>
                <w:ins w:id="1138" w:author="Huawei" w:date="2019-09-26T18:53:00Z"/>
                <w:rFonts w:ascii="Arial" w:eastAsia="SimSun" w:hAnsi="Arial" w:cs="Arial"/>
                <w:sz w:val="18"/>
                <w:szCs w:val="18"/>
                <w:lang w:eastAsia="ja-JP"/>
              </w:rPr>
            </w:pPr>
            <w:ins w:id="1139" w:author="Huawei" w:date="2019-09-26T18:54:00Z">
              <w:r w:rsidRPr="005C45D7">
                <w:rPr>
                  <w:rFonts w:ascii="Arial" w:hAnsi="Arial" w:cs="Arial"/>
                  <w:sz w:val="18"/>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5C45D7" w:rsidRPr="005C45D7" w:rsidRDefault="005C45D7" w:rsidP="005C45D7">
            <w:pPr>
              <w:keepNext/>
              <w:keepLines/>
              <w:spacing w:after="0"/>
              <w:rPr>
                <w:ins w:id="1140" w:author="Huawei" w:date="2019-09-26T18:53:00Z"/>
                <w:rFonts w:ascii="Arial" w:eastAsia="SimSun" w:hAnsi="Arial" w:cs="Arial"/>
                <w:i/>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5C45D7" w:rsidRPr="005C45D7" w:rsidRDefault="005C45D7" w:rsidP="005C45D7">
            <w:pPr>
              <w:keepNext/>
              <w:keepLines/>
              <w:spacing w:after="0"/>
              <w:rPr>
                <w:ins w:id="1141" w:author="Huawei" w:date="2019-09-26T18:53:00Z"/>
                <w:rFonts w:ascii="Arial" w:eastAsia="SimSun" w:hAnsi="Arial" w:cs="Arial"/>
                <w:sz w:val="18"/>
                <w:szCs w:val="18"/>
                <w:lang w:eastAsia="ja-JP"/>
              </w:rPr>
            </w:pPr>
            <w:ins w:id="1142" w:author="Huawei" w:date="2019-09-26T18:54:00Z">
              <w:r w:rsidRPr="005C45D7">
                <w:rPr>
                  <w:rFonts w:ascii="Arial" w:hAnsi="Arial" w:cs="Arial"/>
                  <w:sz w:val="18"/>
                  <w:szCs w:val="18"/>
                  <w:lang w:eastAsia="ja-JP"/>
                </w:rPr>
                <w:t>9.2.</w:t>
              </w:r>
            </w:ins>
            <w:ins w:id="1143" w:author="Huawei" w:date="2019-09-27T12:16:00Z">
              <w:r w:rsidR="00AE11AB">
                <w:rPr>
                  <w:rFonts w:ascii="Arial" w:hAnsi="Arial" w:cs="Arial"/>
                  <w:sz w:val="18"/>
                  <w:szCs w:val="18"/>
                  <w:lang w:eastAsia="ja-JP"/>
                </w:rPr>
                <w:t>3</w:t>
              </w:r>
            </w:ins>
            <w:ins w:id="1144" w:author="Huawei" w:date="2019-09-26T18:54:00Z">
              <w:r w:rsidRPr="005C45D7">
                <w:rPr>
                  <w:rFonts w:ascii="Arial" w:hAnsi="Arial" w:cs="Arial"/>
                  <w:sz w:val="18"/>
                  <w:szCs w:val="18"/>
                  <w:lang w:eastAsia="ja-JP"/>
                </w:rPr>
                <w:t>.X1</w:t>
              </w:r>
            </w:ins>
          </w:p>
        </w:tc>
        <w:tc>
          <w:tcPr>
            <w:tcW w:w="1262" w:type="dxa"/>
            <w:tcBorders>
              <w:top w:val="single" w:sz="4" w:space="0" w:color="auto"/>
              <w:left w:val="single" w:sz="4" w:space="0" w:color="auto"/>
              <w:bottom w:val="single" w:sz="4" w:space="0" w:color="auto"/>
              <w:right w:val="single" w:sz="4" w:space="0" w:color="auto"/>
            </w:tcBorders>
          </w:tcPr>
          <w:p w:rsidR="005C45D7" w:rsidRPr="005C45D7" w:rsidRDefault="005C45D7" w:rsidP="005C45D7">
            <w:pPr>
              <w:keepNext/>
              <w:keepLines/>
              <w:spacing w:after="0"/>
              <w:rPr>
                <w:ins w:id="1145" w:author="Huawei" w:date="2019-09-26T18:53:00Z"/>
                <w:rFonts w:ascii="Arial" w:eastAsia="SimSun" w:hAnsi="Arial" w:cs="Arial"/>
                <w:sz w:val="18"/>
                <w:szCs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5C45D7" w:rsidRPr="005C45D7" w:rsidRDefault="005C45D7" w:rsidP="005C45D7">
            <w:pPr>
              <w:keepNext/>
              <w:keepLines/>
              <w:spacing w:after="0"/>
              <w:jc w:val="center"/>
              <w:rPr>
                <w:ins w:id="1146" w:author="Huawei" w:date="2019-09-26T18:53:00Z"/>
                <w:rFonts w:ascii="Arial" w:eastAsia="SimSun" w:hAnsi="Arial" w:cs="Arial"/>
                <w:sz w:val="18"/>
                <w:szCs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5C45D7" w:rsidRPr="005C45D7" w:rsidRDefault="005C45D7" w:rsidP="005C45D7">
            <w:pPr>
              <w:keepNext/>
              <w:keepLines/>
              <w:spacing w:after="0"/>
              <w:jc w:val="center"/>
              <w:rPr>
                <w:ins w:id="1147" w:author="Huawei" w:date="2019-09-26T18:53:00Z"/>
                <w:rFonts w:ascii="Arial" w:eastAsia="SimSun" w:hAnsi="Arial" w:cs="Arial"/>
                <w:sz w:val="18"/>
                <w:szCs w:val="18"/>
                <w:lang w:eastAsia="ja-JP"/>
              </w:rPr>
            </w:pPr>
          </w:p>
        </w:tc>
      </w:tr>
      <w:tr w:rsidR="005C45D7" w:rsidRPr="00576EDA" w:rsidTr="00F126ED">
        <w:trPr>
          <w:ins w:id="1148" w:author="Huawei" w:date="2019-09-26T18:53:00Z"/>
        </w:trPr>
        <w:tc>
          <w:tcPr>
            <w:tcW w:w="2437" w:type="dxa"/>
            <w:tcBorders>
              <w:top w:val="single" w:sz="4" w:space="0" w:color="auto"/>
              <w:left w:val="single" w:sz="4" w:space="0" w:color="auto"/>
              <w:bottom w:val="single" w:sz="4" w:space="0" w:color="auto"/>
              <w:right w:val="single" w:sz="4" w:space="0" w:color="auto"/>
            </w:tcBorders>
          </w:tcPr>
          <w:p w:rsidR="005C45D7" w:rsidRPr="005C45D7" w:rsidRDefault="005C45D7" w:rsidP="005C45D7">
            <w:pPr>
              <w:pStyle w:val="TAL"/>
              <w:overflowPunct w:val="0"/>
              <w:autoSpaceDE w:val="0"/>
              <w:autoSpaceDN w:val="0"/>
              <w:adjustRightInd w:val="0"/>
              <w:ind w:left="284"/>
              <w:textAlignment w:val="baseline"/>
              <w:rPr>
                <w:ins w:id="1149" w:author="Huawei" w:date="2019-09-26T18:53:00Z"/>
                <w:rFonts w:eastAsia="SimSun" w:cs="Arial"/>
                <w:szCs w:val="18"/>
                <w:lang w:eastAsia="ja-JP"/>
              </w:rPr>
            </w:pPr>
            <w:ins w:id="1150" w:author="Huawei" w:date="2019-09-26T18:54:00Z">
              <w:r w:rsidRPr="005C45D7">
                <w:rPr>
                  <w:rFonts w:cs="Arial"/>
                  <w:szCs w:val="18"/>
                  <w:lang w:eastAsia="ja-JP"/>
                </w:rPr>
                <w:t>&gt;&gt;TNL Load Indicator</w:t>
              </w:r>
            </w:ins>
          </w:p>
        </w:tc>
        <w:tc>
          <w:tcPr>
            <w:tcW w:w="1094" w:type="dxa"/>
            <w:tcBorders>
              <w:top w:val="single" w:sz="4" w:space="0" w:color="auto"/>
              <w:left w:val="single" w:sz="4" w:space="0" w:color="auto"/>
              <w:bottom w:val="single" w:sz="4" w:space="0" w:color="auto"/>
              <w:right w:val="single" w:sz="4" w:space="0" w:color="auto"/>
            </w:tcBorders>
          </w:tcPr>
          <w:p w:rsidR="005C45D7" w:rsidRPr="005C45D7" w:rsidRDefault="005C45D7" w:rsidP="005C45D7">
            <w:pPr>
              <w:keepNext/>
              <w:keepLines/>
              <w:spacing w:after="0"/>
              <w:rPr>
                <w:ins w:id="1151" w:author="Huawei" w:date="2019-09-26T18:53:00Z"/>
                <w:rFonts w:ascii="Arial" w:eastAsia="SimSun" w:hAnsi="Arial" w:cs="Arial"/>
                <w:sz w:val="18"/>
                <w:szCs w:val="18"/>
                <w:lang w:eastAsia="ja-JP"/>
              </w:rPr>
            </w:pPr>
            <w:ins w:id="1152" w:author="Huawei" w:date="2019-09-26T18:54:00Z">
              <w:r w:rsidRPr="005C45D7">
                <w:rPr>
                  <w:rFonts w:ascii="Arial" w:hAnsi="Arial" w:cs="Arial"/>
                  <w:sz w:val="18"/>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5C45D7" w:rsidRPr="005C45D7" w:rsidRDefault="005C45D7" w:rsidP="005C45D7">
            <w:pPr>
              <w:keepNext/>
              <w:keepLines/>
              <w:spacing w:after="0"/>
              <w:rPr>
                <w:ins w:id="1153" w:author="Huawei" w:date="2019-09-26T18:53:00Z"/>
                <w:rFonts w:ascii="Arial" w:eastAsia="SimSun" w:hAnsi="Arial" w:cs="Arial"/>
                <w:i/>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5C45D7" w:rsidRPr="005C45D7" w:rsidRDefault="005C45D7" w:rsidP="00AE11AB">
            <w:pPr>
              <w:keepNext/>
              <w:keepLines/>
              <w:spacing w:after="0"/>
              <w:rPr>
                <w:ins w:id="1154" w:author="Huawei" w:date="2019-09-26T18:53:00Z"/>
                <w:rFonts w:ascii="Arial" w:eastAsia="SimSun" w:hAnsi="Arial" w:cs="Arial"/>
                <w:sz w:val="18"/>
                <w:szCs w:val="18"/>
                <w:lang w:eastAsia="ja-JP"/>
              </w:rPr>
            </w:pPr>
            <w:ins w:id="1155" w:author="Huawei" w:date="2019-09-26T18:54:00Z">
              <w:r w:rsidRPr="005C45D7">
                <w:rPr>
                  <w:rFonts w:ascii="Arial" w:hAnsi="Arial" w:cs="Arial"/>
                  <w:sz w:val="18"/>
                  <w:szCs w:val="18"/>
                  <w:lang w:eastAsia="ja-JP"/>
                </w:rPr>
                <w:t>9.2.</w:t>
              </w:r>
            </w:ins>
            <w:ins w:id="1156" w:author="Huawei" w:date="2019-09-27T12:16:00Z">
              <w:r w:rsidR="00AE11AB">
                <w:rPr>
                  <w:rFonts w:ascii="Arial" w:hAnsi="Arial" w:cs="Arial"/>
                  <w:sz w:val="18"/>
                  <w:szCs w:val="18"/>
                  <w:lang w:eastAsia="ja-JP"/>
                </w:rPr>
                <w:t>3</w:t>
              </w:r>
            </w:ins>
            <w:ins w:id="1157" w:author="Huawei" w:date="2019-09-26T18:54:00Z">
              <w:r w:rsidRPr="005C45D7">
                <w:rPr>
                  <w:rFonts w:ascii="Arial" w:hAnsi="Arial" w:cs="Arial"/>
                  <w:sz w:val="18"/>
                  <w:szCs w:val="18"/>
                  <w:lang w:eastAsia="ja-JP"/>
                </w:rPr>
                <w:t>.X2</w:t>
              </w:r>
            </w:ins>
          </w:p>
        </w:tc>
        <w:tc>
          <w:tcPr>
            <w:tcW w:w="1262" w:type="dxa"/>
            <w:tcBorders>
              <w:top w:val="single" w:sz="4" w:space="0" w:color="auto"/>
              <w:left w:val="single" w:sz="4" w:space="0" w:color="auto"/>
              <w:bottom w:val="single" w:sz="4" w:space="0" w:color="auto"/>
              <w:right w:val="single" w:sz="4" w:space="0" w:color="auto"/>
            </w:tcBorders>
          </w:tcPr>
          <w:p w:rsidR="005C45D7" w:rsidRPr="005C45D7" w:rsidRDefault="005C45D7" w:rsidP="005C45D7">
            <w:pPr>
              <w:keepNext/>
              <w:keepLines/>
              <w:spacing w:after="0"/>
              <w:rPr>
                <w:ins w:id="1158" w:author="Huawei" w:date="2019-09-26T18:53:00Z"/>
                <w:rFonts w:ascii="Arial" w:eastAsia="SimSun" w:hAnsi="Arial" w:cs="Arial"/>
                <w:sz w:val="18"/>
                <w:szCs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5C45D7" w:rsidRPr="005C45D7" w:rsidRDefault="005C45D7" w:rsidP="005C45D7">
            <w:pPr>
              <w:keepNext/>
              <w:keepLines/>
              <w:spacing w:after="0"/>
              <w:jc w:val="center"/>
              <w:rPr>
                <w:ins w:id="1159" w:author="Huawei" w:date="2019-09-26T18:53:00Z"/>
                <w:rFonts w:ascii="Arial" w:eastAsia="SimSun" w:hAnsi="Arial" w:cs="Arial"/>
                <w:sz w:val="18"/>
                <w:szCs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5C45D7" w:rsidRPr="005C45D7" w:rsidRDefault="005C45D7" w:rsidP="005C45D7">
            <w:pPr>
              <w:keepNext/>
              <w:keepLines/>
              <w:spacing w:after="0"/>
              <w:jc w:val="center"/>
              <w:rPr>
                <w:ins w:id="1160" w:author="Huawei" w:date="2019-09-26T18:53:00Z"/>
                <w:rFonts w:ascii="Arial" w:eastAsia="SimSun" w:hAnsi="Arial" w:cs="Arial"/>
                <w:sz w:val="18"/>
                <w:szCs w:val="18"/>
                <w:lang w:eastAsia="ja-JP"/>
              </w:rPr>
            </w:pPr>
          </w:p>
        </w:tc>
      </w:tr>
      <w:tr w:rsidR="005C45D7" w:rsidRPr="00576EDA" w:rsidTr="00F126ED">
        <w:trPr>
          <w:ins w:id="1161" w:author="Huawei" w:date="2019-09-26T18:53:00Z"/>
        </w:trPr>
        <w:tc>
          <w:tcPr>
            <w:tcW w:w="2437" w:type="dxa"/>
            <w:tcBorders>
              <w:top w:val="single" w:sz="4" w:space="0" w:color="auto"/>
              <w:left w:val="single" w:sz="4" w:space="0" w:color="auto"/>
              <w:bottom w:val="single" w:sz="4" w:space="0" w:color="auto"/>
              <w:right w:val="single" w:sz="4" w:space="0" w:color="auto"/>
            </w:tcBorders>
          </w:tcPr>
          <w:p w:rsidR="005C45D7" w:rsidRPr="005C45D7" w:rsidRDefault="005C45D7" w:rsidP="005C45D7">
            <w:pPr>
              <w:pStyle w:val="TAL"/>
              <w:overflowPunct w:val="0"/>
              <w:autoSpaceDE w:val="0"/>
              <w:autoSpaceDN w:val="0"/>
              <w:adjustRightInd w:val="0"/>
              <w:ind w:left="284"/>
              <w:textAlignment w:val="baseline"/>
              <w:rPr>
                <w:ins w:id="1162" w:author="Huawei" w:date="2019-09-26T18:53:00Z"/>
                <w:rFonts w:eastAsia="SimSun" w:cs="Arial"/>
                <w:szCs w:val="18"/>
                <w:lang w:eastAsia="ja-JP"/>
              </w:rPr>
            </w:pPr>
            <w:ins w:id="1163" w:author="Huawei" w:date="2019-09-26T18:54:00Z">
              <w:r w:rsidRPr="005C45D7">
                <w:rPr>
                  <w:rFonts w:cs="Arial"/>
                  <w:szCs w:val="18"/>
                  <w:lang w:eastAsia="ja-JP"/>
                </w:rPr>
                <w:t>&gt;&gt;Cell level load</w:t>
              </w:r>
            </w:ins>
          </w:p>
        </w:tc>
        <w:tc>
          <w:tcPr>
            <w:tcW w:w="1094" w:type="dxa"/>
            <w:tcBorders>
              <w:top w:val="single" w:sz="4" w:space="0" w:color="auto"/>
              <w:left w:val="single" w:sz="4" w:space="0" w:color="auto"/>
              <w:bottom w:val="single" w:sz="4" w:space="0" w:color="auto"/>
              <w:right w:val="single" w:sz="4" w:space="0" w:color="auto"/>
            </w:tcBorders>
          </w:tcPr>
          <w:p w:rsidR="005C45D7" w:rsidRPr="005C45D7" w:rsidRDefault="005C45D7" w:rsidP="005C45D7">
            <w:pPr>
              <w:keepNext/>
              <w:keepLines/>
              <w:spacing w:after="0"/>
              <w:rPr>
                <w:ins w:id="1164" w:author="Huawei" w:date="2019-09-26T18:53:00Z"/>
                <w:rFonts w:ascii="Arial" w:eastAsia="SimSun" w:hAnsi="Arial" w:cs="Arial"/>
                <w:sz w:val="18"/>
                <w:szCs w:val="18"/>
                <w:lang w:eastAsia="ja-JP"/>
              </w:rPr>
            </w:pPr>
            <w:ins w:id="1165" w:author="Huawei" w:date="2019-09-26T18:54:00Z">
              <w:r w:rsidRPr="005C45D7">
                <w:rPr>
                  <w:rFonts w:ascii="Arial" w:hAnsi="Arial" w:cs="Arial"/>
                  <w:sz w:val="18"/>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5C45D7" w:rsidRPr="005C45D7" w:rsidRDefault="005C45D7" w:rsidP="005C45D7">
            <w:pPr>
              <w:keepNext/>
              <w:keepLines/>
              <w:spacing w:after="0"/>
              <w:rPr>
                <w:ins w:id="1166" w:author="Huawei" w:date="2019-09-26T18:53:00Z"/>
                <w:rFonts w:ascii="Arial" w:eastAsia="SimSun" w:hAnsi="Arial" w:cs="Arial"/>
                <w:i/>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5C45D7" w:rsidRPr="005C45D7" w:rsidRDefault="005C45D7" w:rsidP="00AE11AB">
            <w:pPr>
              <w:keepNext/>
              <w:keepLines/>
              <w:spacing w:after="0"/>
              <w:rPr>
                <w:ins w:id="1167" w:author="Huawei" w:date="2019-09-26T18:53:00Z"/>
                <w:rFonts w:ascii="Arial" w:eastAsia="SimSun" w:hAnsi="Arial" w:cs="Arial"/>
                <w:sz w:val="18"/>
                <w:szCs w:val="18"/>
                <w:lang w:eastAsia="ja-JP"/>
              </w:rPr>
            </w:pPr>
            <w:ins w:id="1168" w:author="Huawei" w:date="2019-09-26T18:54:00Z">
              <w:r w:rsidRPr="005C45D7">
                <w:rPr>
                  <w:rFonts w:ascii="Arial" w:hAnsi="Arial" w:cs="Arial"/>
                  <w:sz w:val="18"/>
                  <w:szCs w:val="18"/>
                  <w:lang w:eastAsia="ja-JP"/>
                </w:rPr>
                <w:t>9.2.</w:t>
              </w:r>
            </w:ins>
            <w:ins w:id="1169" w:author="Huawei" w:date="2019-09-27T12:16:00Z">
              <w:r w:rsidR="00AE11AB">
                <w:rPr>
                  <w:rFonts w:ascii="Arial" w:hAnsi="Arial" w:cs="Arial"/>
                  <w:sz w:val="18"/>
                  <w:szCs w:val="18"/>
                  <w:lang w:eastAsia="ja-JP"/>
                </w:rPr>
                <w:t>3</w:t>
              </w:r>
            </w:ins>
            <w:ins w:id="1170" w:author="Huawei" w:date="2019-09-26T18:54:00Z">
              <w:r w:rsidRPr="005C45D7">
                <w:rPr>
                  <w:rFonts w:ascii="Arial" w:hAnsi="Arial" w:cs="Arial"/>
                  <w:sz w:val="18"/>
                  <w:szCs w:val="18"/>
                  <w:lang w:eastAsia="ja-JP"/>
                </w:rPr>
                <w:t>.X3</w:t>
              </w:r>
            </w:ins>
          </w:p>
        </w:tc>
        <w:tc>
          <w:tcPr>
            <w:tcW w:w="1262" w:type="dxa"/>
            <w:tcBorders>
              <w:top w:val="single" w:sz="4" w:space="0" w:color="auto"/>
              <w:left w:val="single" w:sz="4" w:space="0" w:color="auto"/>
              <w:bottom w:val="single" w:sz="4" w:space="0" w:color="auto"/>
              <w:right w:val="single" w:sz="4" w:space="0" w:color="auto"/>
            </w:tcBorders>
          </w:tcPr>
          <w:p w:rsidR="005C45D7" w:rsidRPr="005C45D7" w:rsidRDefault="005C45D7" w:rsidP="005C45D7">
            <w:pPr>
              <w:keepNext/>
              <w:keepLines/>
              <w:spacing w:after="0"/>
              <w:rPr>
                <w:ins w:id="1171" w:author="Huawei" w:date="2019-09-26T18:53:00Z"/>
                <w:rFonts w:ascii="Arial" w:eastAsia="SimSun" w:hAnsi="Arial" w:cs="Arial"/>
                <w:sz w:val="18"/>
                <w:szCs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5C45D7" w:rsidRPr="005C45D7" w:rsidRDefault="005C45D7" w:rsidP="005C45D7">
            <w:pPr>
              <w:keepNext/>
              <w:keepLines/>
              <w:spacing w:after="0"/>
              <w:jc w:val="center"/>
              <w:rPr>
                <w:ins w:id="1172" w:author="Huawei" w:date="2019-09-26T18:53:00Z"/>
                <w:rFonts w:ascii="Arial" w:eastAsia="SimSun" w:hAnsi="Arial" w:cs="Arial"/>
                <w:sz w:val="18"/>
                <w:szCs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5C45D7" w:rsidRPr="005C45D7" w:rsidRDefault="005C45D7" w:rsidP="005C45D7">
            <w:pPr>
              <w:keepNext/>
              <w:keepLines/>
              <w:spacing w:after="0"/>
              <w:jc w:val="center"/>
              <w:rPr>
                <w:ins w:id="1173" w:author="Huawei" w:date="2019-09-26T18:53:00Z"/>
                <w:rFonts w:ascii="Arial" w:eastAsia="SimSun" w:hAnsi="Arial" w:cs="Arial"/>
                <w:sz w:val="18"/>
                <w:szCs w:val="18"/>
                <w:lang w:eastAsia="ja-JP"/>
              </w:rPr>
            </w:pPr>
          </w:p>
        </w:tc>
      </w:tr>
      <w:tr w:rsidR="005C45D7" w:rsidRPr="00576EDA" w:rsidTr="00F126ED">
        <w:trPr>
          <w:ins w:id="1174" w:author="Huawei" w:date="2019-09-26T18:53:00Z"/>
        </w:trPr>
        <w:tc>
          <w:tcPr>
            <w:tcW w:w="2437" w:type="dxa"/>
            <w:tcBorders>
              <w:top w:val="single" w:sz="4" w:space="0" w:color="auto"/>
              <w:left w:val="single" w:sz="4" w:space="0" w:color="auto"/>
              <w:bottom w:val="single" w:sz="4" w:space="0" w:color="auto"/>
              <w:right w:val="single" w:sz="4" w:space="0" w:color="auto"/>
            </w:tcBorders>
          </w:tcPr>
          <w:p w:rsidR="005C45D7" w:rsidRPr="005C45D7" w:rsidRDefault="005C45D7" w:rsidP="005C45D7">
            <w:pPr>
              <w:pStyle w:val="TAL"/>
              <w:overflowPunct w:val="0"/>
              <w:autoSpaceDE w:val="0"/>
              <w:autoSpaceDN w:val="0"/>
              <w:adjustRightInd w:val="0"/>
              <w:ind w:left="284"/>
              <w:textAlignment w:val="baseline"/>
              <w:rPr>
                <w:ins w:id="1175" w:author="Huawei" w:date="2019-09-26T18:53:00Z"/>
                <w:rFonts w:eastAsia="SimSun" w:cs="Arial"/>
                <w:szCs w:val="18"/>
                <w:lang w:eastAsia="ja-JP"/>
              </w:rPr>
            </w:pPr>
            <w:ins w:id="1176" w:author="Huawei" w:date="2019-09-26T18:54:00Z">
              <w:r w:rsidRPr="005C45D7">
                <w:rPr>
                  <w:rFonts w:cs="Arial"/>
                  <w:szCs w:val="18"/>
                  <w:lang w:eastAsia="ja-JP"/>
                </w:rPr>
                <w:t xml:space="preserve">&gt;&gt;Composite Available </w:t>
              </w:r>
              <w:r w:rsidRPr="005C45D7">
                <w:rPr>
                  <w:rFonts w:cs="Arial"/>
                  <w:bCs/>
                  <w:szCs w:val="18"/>
                  <w:lang w:eastAsia="ja-JP"/>
                </w:rPr>
                <w:t>Capacity</w:t>
              </w:r>
              <w:r w:rsidRPr="005C45D7">
                <w:rPr>
                  <w:rFonts w:cs="Arial"/>
                  <w:szCs w:val="18"/>
                  <w:lang w:eastAsia="ja-JP"/>
                </w:rPr>
                <w:t xml:space="preserve"> Group</w:t>
              </w:r>
            </w:ins>
          </w:p>
        </w:tc>
        <w:tc>
          <w:tcPr>
            <w:tcW w:w="1094" w:type="dxa"/>
            <w:tcBorders>
              <w:top w:val="single" w:sz="4" w:space="0" w:color="auto"/>
              <w:left w:val="single" w:sz="4" w:space="0" w:color="auto"/>
              <w:bottom w:val="single" w:sz="4" w:space="0" w:color="auto"/>
              <w:right w:val="single" w:sz="4" w:space="0" w:color="auto"/>
            </w:tcBorders>
          </w:tcPr>
          <w:p w:rsidR="005C45D7" w:rsidRPr="005C45D7" w:rsidRDefault="005C45D7" w:rsidP="005C45D7">
            <w:pPr>
              <w:keepNext/>
              <w:keepLines/>
              <w:spacing w:after="0"/>
              <w:rPr>
                <w:ins w:id="1177" w:author="Huawei" w:date="2019-09-26T18:53:00Z"/>
                <w:rFonts w:ascii="Arial" w:eastAsia="SimSun" w:hAnsi="Arial" w:cs="Arial"/>
                <w:sz w:val="18"/>
                <w:szCs w:val="18"/>
                <w:lang w:eastAsia="ja-JP"/>
              </w:rPr>
            </w:pPr>
            <w:ins w:id="1178" w:author="Huawei" w:date="2019-09-26T18:54:00Z">
              <w:r w:rsidRPr="005C45D7">
                <w:rPr>
                  <w:rFonts w:ascii="Arial" w:hAnsi="Arial" w:cs="Arial"/>
                  <w:sz w:val="18"/>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5C45D7" w:rsidRPr="005C45D7" w:rsidRDefault="005C45D7" w:rsidP="005C45D7">
            <w:pPr>
              <w:keepNext/>
              <w:keepLines/>
              <w:spacing w:after="0"/>
              <w:rPr>
                <w:ins w:id="1179" w:author="Huawei" w:date="2019-09-26T18:53:00Z"/>
                <w:rFonts w:ascii="Arial" w:eastAsia="SimSun" w:hAnsi="Arial" w:cs="Arial"/>
                <w:i/>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5C45D7" w:rsidRPr="005C45D7" w:rsidRDefault="005C45D7" w:rsidP="00AE11AB">
            <w:pPr>
              <w:keepNext/>
              <w:keepLines/>
              <w:spacing w:after="0"/>
              <w:rPr>
                <w:ins w:id="1180" w:author="Huawei" w:date="2019-09-26T18:53:00Z"/>
                <w:rFonts w:ascii="Arial" w:eastAsia="SimSun" w:hAnsi="Arial" w:cs="Arial"/>
                <w:sz w:val="18"/>
                <w:szCs w:val="18"/>
                <w:lang w:eastAsia="ja-JP"/>
              </w:rPr>
            </w:pPr>
            <w:ins w:id="1181" w:author="Huawei" w:date="2019-09-26T18:54:00Z">
              <w:r w:rsidRPr="005C45D7">
                <w:rPr>
                  <w:rFonts w:ascii="Arial" w:hAnsi="Arial" w:cs="Arial"/>
                  <w:sz w:val="18"/>
                  <w:szCs w:val="18"/>
                  <w:lang w:eastAsia="ja-JP"/>
                </w:rPr>
                <w:t>9.2.</w:t>
              </w:r>
            </w:ins>
            <w:ins w:id="1182" w:author="Huawei" w:date="2019-09-27T12:16:00Z">
              <w:r w:rsidR="00AE11AB">
                <w:rPr>
                  <w:rFonts w:ascii="Arial" w:hAnsi="Arial" w:cs="Arial"/>
                  <w:sz w:val="18"/>
                  <w:szCs w:val="18"/>
                  <w:lang w:eastAsia="ja-JP"/>
                </w:rPr>
                <w:t>3</w:t>
              </w:r>
            </w:ins>
            <w:ins w:id="1183" w:author="Huawei" w:date="2019-09-26T18:54:00Z">
              <w:r w:rsidRPr="005C45D7">
                <w:rPr>
                  <w:rFonts w:ascii="Arial" w:hAnsi="Arial" w:cs="Arial"/>
                  <w:sz w:val="18"/>
                  <w:szCs w:val="18"/>
                  <w:lang w:eastAsia="ja-JP"/>
                </w:rPr>
                <w:t>.X4</w:t>
              </w:r>
            </w:ins>
          </w:p>
        </w:tc>
        <w:tc>
          <w:tcPr>
            <w:tcW w:w="1262" w:type="dxa"/>
            <w:tcBorders>
              <w:top w:val="single" w:sz="4" w:space="0" w:color="auto"/>
              <w:left w:val="single" w:sz="4" w:space="0" w:color="auto"/>
              <w:bottom w:val="single" w:sz="4" w:space="0" w:color="auto"/>
              <w:right w:val="single" w:sz="4" w:space="0" w:color="auto"/>
            </w:tcBorders>
          </w:tcPr>
          <w:p w:rsidR="005C45D7" w:rsidRPr="005C45D7" w:rsidRDefault="005C45D7" w:rsidP="005C45D7">
            <w:pPr>
              <w:keepNext/>
              <w:keepLines/>
              <w:spacing w:after="0"/>
              <w:rPr>
                <w:ins w:id="1184" w:author="Huawei" w:date="2019-09-26T18:53:00Z"/>
                <w:rFonts w:ascii="Arial" w:eastAsia="SimSun" w:hAnsi="Arial" w:cs="Arial"/>
                <w:sz w:val="18"/>
                <w:szCs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5C45D7" w:rsidRPr="005C45D7" w:rsidRDefault="005C45D7" w:rsidP="005C45D7">
            <w:pPr>
              <w:keepNext/>
              <w:keepLines/>
              <w:spacing w:after="0"/>
              <w:jc w:val="center"/>
              <w:rPr>
                <w:ins w:id="1185" w:author="Huawei" w:date="2019-09-26T18:53:00Z"/>
                <w:rFonts w:ascii="Arial" w:eastAsia="SimSun" w:hAnsi="Arial" w:cs="Arial"/>
                <w:sz w:val="18"/>
                <w:szCs w:val="18"/>
                <w:lang w:eastAsia="ja-JP"/>
              </w:rPr>
            </w:pPr>
            <w:ins w:id="1186" w:author="Huawei" w:date="2019-09-26T18:54:00Z">
              <w:r w:rsidRPr="005C45D7">
                <w:rPr>
                  <w:rFonts w:ascii="Arial" w:hAnsi="Arial" w:cs="Arial"/>
                  <w:sz w:val="18"/>
                  <w:szCs w:val="18"/>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5C45D7" w:rsidRPr="005C45D7" w:rsidRDefault="005C45D7" w:rsidP="005C45D7">
            <w:pPr>
              <w:keepNext/>
              <w:keepLines/>
              <w:spacing w:after="0"/>
              <w:jc w:val="center"/>
              <w:rPr>
                <w:ins w:id="1187" w:author="Huawei" w:date="2019-09-26T18:53:00Z"/>
                <w:rFonts w:ascii="Arial" w:eastAsia="SimSun" w:hAnsi="Arial" w:cs="Arial"/>
                <w:sz w:val="18"/>
                <w:szCs w:val="18"/>
                <w:lang w:eastAsia="ja-JP"/>
              </w:rPr>
            </w:pPr>
            <w:ins w:id="1188" w:author="Huawei" w:date="2019-09-26T18:54:00Z">
              <w:r w:rsidRPr="005C45D7">
                <w:rPr>
                  <w:rFonts w:ascii="Arial" w:hAnsi="Arial" w:cs="Arial"/>
                  <w:sz w:val="18"/>
                  <w:szCs w:val="18"/>
                  <w:lang w:eastAsia="ja-JP"/>
                </w:rPr>
                <w:t>ignore</w:t>
              </w:r>
            </w:ins>
          </w:p>
        </w:tc>
      </w:tr>
      <w:tr w:rsidR="00A0474D" w:rsidRPr="00576EDA" w:rsidTr="00F126ED">
        <w:trPr>
          <w:ins w:id="1189" w:author="Huawei" w:date="2019-09-26T18:53:00Z"/>
        </w:trPr>
        <w:tc>
          <w:tcPr>
            <w:tcW w:w="2437" w:type="dxa"/>
            <w:tcBorders>
              <w:top w:val="single" w:sz="4" w:space="0" w:color="auto"/>
              <w:left w:val="single" w:sz="4" w:space="0" w:color="auto"/>
              <w:bottom w:val="single" w:sz="4" w:space="0" w:color="auto"/>
              <w:right w:val="single" w:sz="4" w:space="0" w:color="auto"/>
            </w:tcBorders>
          </w:tcPr>
          <w:p w:rsidR="00A0474D" w:rsidRPr="005C45D7" w:rsidRDefault="00A0474D">
            <w:pPr>
              <w:pStyle w:val="TAL"/>
              <w:overflowPunct w:val="0"/>
              <w:autoSpaceDE w:val="0"/>
              <w:autoSpaceDN w:val="0"/>
              <w:adjustRightInd w:val="0"/>
              <w:ind w:left="284"/>
              <w:textAlignment w:val="baseline"/>
              <w:rPr>
                <w:ins w:id="1190" w:author="Huawei" w:date="2019-09-26T18:53:00Z"/>
                <w:rFonts w:eastAsia="SimSun" w:cs="Arial"/>
                <w:szCs w:val="18"/>
                <w:lang w:eastAsia="ja-JP"/>
              </w:rPr>
              <w:pPrChange w:id="1191" w:author="Huawei" w:date="2019-09-26T20:25:00Z">
                <w:pPr>
                  <w:pStyle w:val="TAL"/>
                  <w:overflowPunct w:val="0"/>
                  <w:autoSpaceDE w:val="0"/>
                  <w:autoSpaceDN w:val="0"/>
                  <w:adjustRightInd w:val="0"/>
                  <w:ind w:left="142"/>
                  <w:textAlignment w:val="baseline"/>
                </w:pPr>
              </w:pPrChange>
            </w:pPr>
            <w:ins w:id="1192" w:author="Huawei" w:date="2019-09-26T18:54:00Z">
              <w:r w:rsidRPr="005C45D7">
                <w:rPr>
                  <w:rFonts w:cs="Arial"/>
                  <w:szCs w:val="18"/>
                  <w:lang w:eastAsia="ja-JP"/>
                </w:rPr>
                <w:t>&gt;</w:t>
              </w:r>
            </w:ins>
            <w:ins w:id="1193" w:author="Huawei" w:date="2019-09-26T20:25:00Z">
              <w:r w:rsidR="00AE45C9">
                <w:rPr>
                  <w:rFonts w:cs="Arial"/>
                  <w:szCs w:val="18"/>
                  <w:lang w:eastAsia="ja-JP"/>
                </w:rPr>
                <w:t>&gt;</w:t>
              </w:r>
            </w:ins>
            <w:ins w:id="1194" w:author="Huawei" w:date="2019-09-26T18:54:00Z">
              <w:r w:rsidRPr="005C45D7">
                <w:rPr>
                  <w:rFonts w:cs="Arial"/>
                  <w:szCs w:val="18"/>
                  <w:lang w:eastAsia="ja-JP"/>
                </w:rPr>
                <w:t xml:space="preserve">Slice Measurement Result </w:t>
              </w:r>
            </w:ins>
            <w:ins w:id="1195" w:author="Huawei" w:date="2019-09-26T18:58:00Z">
              <w:r>
                <w:rPr>
                  <w:rFonts w:cs="Arial"/>
                  <w:szCs w:val="18"/>
                  <w:lang w:eastAsia="ja-JP"/>
                </w:rPr>
                <w:t>Item</w:t>
              </w:r>
            </w:ins>
          </w:p>
        </w:tc>
        <w:tc>
          <w:tcPr>
            <w:tcW w:w="1094" w:type="dxa"/>
            <w:tcBorders>
              <w:top w:val="single" w:sz="4" w:space="0" w:color="auto"/>
              <w:left w:val="single" w:sz="4" w:space="0" w:color="auto"/>
              <w:bottom w:val="single" w:sz="4" w:space="0" w:color="auto"/>
              <w:right w:val="single" w:sz="4" w:space="0" w:color="auto"/>
            </w:tcBorders>
          </w:tcPr>
          <w:p w:rsidR="00A0474D" w:rsidRPr="005C45D7" w:rsidRDefault="00A0474D" w:rsidP="00A0474D">
            <w:pPr>
              <w:keepNext/>
              <w:keepLines/>
              <w:spacing w:after="0"/>
              <w:rPr>
                <w:ins w:id="1196" w:author="Huawei" w:date="2019-09-26T18:53:00Z"/>
                <w:rFonts w:ascii="Arial" w:eastAsia="SimSun" w:hAnsi="Arial" w:cs="Arial"/>
                <w:sz w:val="18"/>
                <w:szCs w:val="18"/>
                <w:lang w:eastAsia="ja-JP"/>
              </w:rPr>
            </w:pPr>
          </w:p>
        </w:tc>
        <w:tc>
          <w:tcPr>
            <w:tcW w:w="1583" w:type="dxa"/>
            <w:tcBorders>
              <w:top w:val="single" w:sz="4" w:space="0" w:color="auto"/>
              <w:left w:val="single" w:sz="4" w:space="0" w:color="auto"/>
              <w:bottom w:val="single" w:sz="4" w:space="0" w:color="auto"/>
              <w:right w:val="single" w:sz="4" w:space="0" w:color="auto"/>
            </w:tcBorders>
          </w:tcPr>
          <w:p w:rsidR="00A0474D" w:rsidRPr="005C45D7" w:rsidRDefault="00A0474D" w:rsidP="00A0474D">
            <w:pPr>
              <w:keepNext/>
              <w:keepLines/>
              <w:spacing w:after="0"/>
              <w:rPr>
                <w:ins w:id="1197" w:author="Huawei" w:date="2019-09-26T18:53:00Z"/>
                <w:rFonts w:ascii="Arial" w:eastAsia="SimSun" w:hAnsi="Arial" w:cs="Arial"/>
                <w:i/>
                <w:sz w:val="18"/>
                <w:szCs w:val="18"/>
                <w:lang w:eastAsia="ja-JP"/>
              </w:rPr>
            </w:pPr>
            <w:ins w:id="1198" w:author="Huawei" w:date="2019-09-26T18:56:00Z">
              <w:r>
                <w:rPr>
                  <w:rFonts w:ascii="Arial" w:hAnsi="Arial" w:cs="Arial"/>
                  <w:i/>
                  <w:sz w:val="18"/>
                  <w:szCs w:val="18"/>
                </w:rPr>
                <w:t>0</w:t>
              </w:r>
            </w:ins>
            <w:ins w:id="1199" w:author="Huawei" w:date="2019-09-26T18:54:00Z">
              <w:r w:rsidRPr="005C45D7">
                <w:rPr>
                  <w:rFonts w:ascii="Arial" w:hAnsi="Arial" w:cs="Arial"/>
                  <w:i/>
                  <w:sz w:val="18"/>
                  <w:szCs w:val="18"/>
                </w:rPr>
                <w:t>..&lt;maxnoofSliceItems&gt;</w:t>
              </w:r>
            </w:ins>
          </w:p>
        </w:tc>
        <w:tc>
          <w:tcPr>
            <w:tcW w:w="1247" w:type="dxa"/>
            <w:tcBorders>
              <w:top w:val="single" w:sz="4" w:space="0" w:color="auto"/>
              <w:left w:val="single" w:sz="4" w:space="0" w:color="auto"/>
              <w:bottom w:val="single" w:sz="4" w:space="0" w:color="auto"/>
              <w:right w:val="single" w:sz="4" w:space="0" w:color="auto"/>
            </w:tcBorders>
          </w:tcPr>
          <w:p w:rsidR="00A0474D" w:rsidRPr="005C45D7" w:rsidRDefault="00A0474D" w:rsidP="00A0474D">
            <w:pPr>
              <w:keepNext/>
              <w:keepLines/>
              <w:spacing w:after="0"/>
              <w:rPr>
                <w:ins w:id="1200" w:author="Huawei" w:date="2019-09-26T18:53:00Z"/>
                <w:rFonts w:ascii="Arial" w:eastAsia="SimSun" w:hAnsi="Arial" w:cs="Arial"/>
                <w:sz w:val="18"/>
                <w:szCs w:val="18"/>
                <w:lang w:eastAsia="ja-JP"/>
              </w:rPr>
            </w:pPr>
          </w:p>
        </w:tc>
        <w:tc>
          <w:tcPr>
            <w:tcW w:w="1262" w:type="dxa"/>
            <w:tcBorders>
              <w:top w:val="single" w:sz="4" w:space="0" w:color="auto"/>
              <w:left w:val="single" w:sz="4" w:space="0" w:color="auto"/>
              <w:bottom w:val="single" w:sz="4" w:space="0" w:color="auto"/>
              <w:right w:val="single" w:sz="4" w:space="0" w:color="auto"/>
            </w:tcBorders>
          </w:tcPr>
          <w:p w:rsidR="00A0474D" w:rsidRPr="005C45D7" w:rsidRDefault="00A0474D" w:rsidP="00A0474D">
            <w:pPr>
              <w:keepNext/>
              <w:keepLines/>
              <w:spacing w:after="0"/>
              <w:rPr>
                <w:ins w:id="1201" w:author="Huawei" w:date="2019-09-26T18:53:00Z"/>
                <w:rFonts w:ascii="Arial" w:eastAsia="SimSun" w:hAnsi="Arial" w:cs="Arial"/>
                <w:sz w:val="18"/>
                <w:szCs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A0474D" w:rsidRPr="005C45D7" w:rsidRDefault="00A0474D" w:rsidP="00A0474D">
            <w:pPr>
              <w:keepNext/>
              <w:keepLines/>
              <w:spacing w:after="0"/>
              <w:jc w:val="center"/>
              <w:rPr>
                <w:ins w:id="1202" w:author="Huawei" w:date="2019-09-26T18:53:00Z"/>
                <w:rFonts w:ascii="Arial" w:eastAsia="SimSun" w:hAnsi="Arial" w:cs="Arial"/>
                <w:sz w:val="18"/>
                <w:szCs w:val="18"/>
                <w:lang w:eastAsia="ja-JP"/>
              </w:rPr>
            </w:pPr>
            <w:ins w:id="1203" w:author="Huawei" w:date="2019-09-26T18:54:00Z">
              <w:r w:rsidRPr="005C45D7">
                <w:rPr>
                  <w:rFonts w:ascii="Arial" w:hAnsi="Arial" w:cs="Arial"/>
                  <w:sz w:val="18"/>
                  <w:szCs w:val="18"/>
                  <w:lang w:eastAsia="ja-JP"/>
                </w:rPr>
                <w:t>EACH</w:t>
              </w:r>
            </w:ins>
          </w:p>
        </w:tc>
        <w:tc>
          <w:tcPr>
            <w:tcW w:w="1256" w:type="dxa"/>
            <w:tcBorders>
              <w:top w:val="single" w:sz="4" w:space="0" w:color="auto"/>
              <w:left w:val="single" w:sz="4" w:space="0" w:color="auto"/>
              <w:bottom w:val="single" w:sz="4" w:space="0" w:color="auto"/>
              <w:right w:val="single" w:sz="4" w:space="0" w:color="auto"/>
            </w:tcBorders>
          </w:tcPr>
          <w:p w:rsidR="00A0474D" w:rsidRPr="005C45D7" w:rsidRDefault="00A0474D" w:rsidP="00A0474D">
            <w:pPr>
              <w:keepNext/>
              <w:keepLines/>
              <w:spacing w:after="0"/>
              <w:jc w:val="center"/>
              <w:rPr>
                <w:ins w:id="1204" w:author="Huawei" w:date="2019-09-26T18:53:00Z"/>
                <w:rFonts w:ascii="Arial" w:eastAsia="SimSun" w:hAnsi="Arial" w:cs="Arial"/>
                <w:sz w:val="18"/>
                <w:szCs w:val="18"/>
                <w:lang w:eastAsia="ja-JP"/>
              </w:rPr>
            </w:pPr>
            <w:ins w:id="1205" w:author="Huawei" w:date="2019-09-26T18:54:00Z">
              <w:r w:rsidRPr="005C45D7">
                <w:rPr>
                  <w:rFonts w:ascii="Arial" w:hAnsi="Arial" w:cs="Arial"/>
                  <w:sz w:val="18"/>
                  <w:szCs w:val="18"/>
                  <w:lang w:eastAsia="ja-JP"/>
                </w:rPr>
                <w:t>ignore</w:t>
              </w:r>
            </w:ins>
          </w:p>
        </w:tc>
      </w:tr>
      <w:tr w:rsidR="00A0474D" w:rsidRPr="00576EDA" w:rsidTr="00F126ED">
        <w:trPr>
          <w:ins w:id="1206" w:author="Huawei" w:date="2019-09-26T18:53:00Z"/>
        </w:trPr>
        <w:tc>
          <w:tcPr>
            <w:tcW w:w="2437" w:type="dxa"/>
            <w:tcBorders>
              <w:top w:val="single" w:sz="4" w:space="0" w:color="auto"/>
              <w:left w:val="single" w:sz="4" w:space="0" w:color="auto"/>
              <w:bottom w:val="single" w:sz="4" w:space="0" w:color="auto"/>
              <w:right w:val="single" w:sz="4" w:space="0" w:color="auto"/>
            </w:tcBorders>
          </w:tcPr>
          <w:p w:rsidR="00A0474D" w:rsidRPr="005C45D7" w:rsidRDefault="00A0474D">
            <w:pPr>
              <w:pStyle w:val="TAL"/>
              <w:overflowPunct w:val="0"/>
              <w:autoSpaceDE w:val="0"/>
              <w:autoSpaceDN w:val="0"/>
              <w:adjustRightInd w:val="0"/>
              <w:ind w:left="425"/>
              <w:textAlignment w:val="baseline"/>
              <w:rPr>
                <w:ins w:id="1207" w:author="Huawei" w:date="2019-09-26T18:53:00Z"/>
                <w:rFonts w:eastAsia="SimSun" w:cs="Arial"/>
                <w:szCs w:val="18"/>
                <w:lang w:eastAsia="ja-JP"/>
              </w:rPr>
              <w:pPrChange w:id="1208" w:author="Huawei" w:date="2019-09-26T20:25:00Z">
                <w:pPr>
                  <w:pStyle w:val="TAL"/>
                  <w:overflowPunct w:val="0"/>
                  <w:autoSpaceDE w:val="0"/>
                  <w:autoSpaceDN w:val="0"/>
                  <w:adjustRightInd w:val="0"/>
                  <w:ind w:left="284"/>
                  <w:textAlignment w:val="baseline"/>
                </w:pPr>
              </w:pPrChange>
            </w:pPr>
            <w:ins w:id="1209" w:author="Huawei" w:date="2019-09-26T18:54:00Z">
              <w:r w:rsidRPr="005C45D7">
                <w:rPr>
                  <w:rFonts w:cs="Arial"/>
                  <w:szCs w:val="18"/>
                  <w:lang w:eastAsia="ja-JP"/>
                </w:rPr>
                <w:t>&gt;&gt;</w:t>
              </w:r>
            </w:ins>
            <w:ins w:id="1210" w:author="Huawei" w:date="2019-09-26T20:26:00Z">
              <w:r w:rsidR="00AE45C9">
                <w:rPr>
                  <w:rFonts w:cs="Arial"/>
                  <w:szCs w:val="18"/>
                  <w:lang w:eastAsia="ja-JP"/>
                </w:rPr>
                <w:t>&gt;</w:t>
              </w:r>
            </w:ins>
            <w:ins w:id="1211" w:author="Huawei" w:date="2019-09-26T18:54:00Z">
              <w:r w:rsidRPr="005C45D7">
                <w:rPr>
                  <w:rFonts w:cs="Arial"/>
                  <w:szCs w:val="18"/>
                  <w:lang w:eastAsia="ja-JP"/>
                </w:rPr>
                <w:t>S-NSSAI</w:t>
              </w:r>
            </w:ins>
          </w:p>
        </w:tc>
        <w:tc>
          <w:tcPr>
            <w:tcW w:w="1094" w:type="dxa"/>
            <w:tcBorders>
              <w:top w:val="single" w:sz="4" w:space="0" w:color="auto"/>
              <w:left w:val="single" w:sz="4" w:space="0" w:color="auto"/>
              <w:bottom w:val="single" w:sz="4" w:space="0" w:color="auto"/>
              <w:right w:val="single" w:sz="4" w:space="0" w:color="auto"/>
            </w:tcBorders>
          </w:tcPr>
          <w:p w:rsidR="00A0474D" w:rsidRPr="005C45D7" w:rsidRDefault="00A0474D" w:rsidP="00A0474D">
            <w:pPr>
              <w:keepNext/>
              <w:keepLines/>
              <w:spacing w:after="0"/>
              <w:rPr>
                <w:ins w:id="1212" w:author="Huawei" w:date="2019-09-26T18:53:00Z"/>
                <w:rFonts w:ascii="Arial" w:eastAsia="SimSun" w:hAnsi="Arial" w:cs="Arial"/>
                <w:sz w:val="18"/>
                <w:szCs w:val="18"/>
                <w:lang w:eastAsia="ja-JP"/>
              </w:rPr>
            </w:pPr>
            <w:ins w:id="1213" w:author="Huawei" w:date="2019-09-26T18:54:00Z">
              <w:r w:rsidRPr="005C45D7">
                <w:rPr>
                  <w:rFonts w:ascii="Arial" w:hAnsi="Arial" w:cs="Arial"/>
                  <w:sz w:val="18"/>
                  <w:szCs w:val="18"/>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A0474D" w:rsidRPr="005C45D7" w:rsidRDefault="00A0474D" w:rsidP="00A0474D">
            <w:pPr>
              <w:keepNext/>
              <w:keepLines/>
              <w:spacing w:after="0"/>
              <w:rPr>
                <w:ins w:id="1214" w:author="Huawei" w:date="2019-09-26T18:53:00Z"/>
                <w:rFonts w:ascii="Arial" w:eastAsia="SimSun" w:hAnsi="Arial" w:cs="Arial"/>
                <w:i/>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A0474D" w:rsidRPr="005C45D7" w:rsidRDefault="00A0474D" w:rsidP="00A0474D">
            <w:pPr>
              <w:keepNext/>
              <w:keepLines/>
              <w:spacing w:after="0"/>
              <w:rPr>
                <w:ins w:id="1215" w:author="Huawei" w:date="2019-09-26T18:53:00Z"/>
                <w:rFonts w:ascii="Arial" w:eastAsia="SimSun" w:hAnsi="Arial" w:cs="Arial"/>
                <w:sz w:val="18"/>
                <w:szCs w:val="18"/>
                <w:lang w:eastAsia="ja-JP"/>
              </w:rPr>
            </w:pPr>
            <w:ins w:id="1216" w:author="Huawei" w:date="2019-09-26T18:54:00Z">
              <w:r w:rsidRPr="005C45D7">
                <w:rPr>
                  <w:rFonts w:ascii="Arial" w:hAnsi="Arial" w:cs="Arial"/>
                  <w:sz w:val="18"/>
                  <w:szCs w:val="18"/>
                  <w:lang w:eastAsia="ja-JP"/>
                </w:rPr>
                <w:t>9.2.3.21</w:t>
              </w:r>
            </w:ins>
          </w:p>
        </w:tc>
        <w:tc>
          <w:tcPr>
            <w:tcW w:w="1262" w:type="dxa"/>
            <w:tcBorders>
              <w:top w:val="single" w:sz="4" w:space="0" w:color="auto"/>
              <w:left w:val="single" w:sz="4" w:space="0" w:color="auto"/>
              <w:bottom w:val="single" w:sz="4" w:space="0" w:color="auto"/>
              <w:right w:val="single" w:sz="4" w:space="0" w:color="auto"/>
            </w:tcBorders>
          </w:tcPr>
          <w:p w:rsidR="00A0474D" w:rsidRPr="005C45D7" w:rsidRDefault="00A0474D" w:rsidP="00A0474D">
            <w:pPr>
              <w:keepNext/>
              <w:keepLines/>
              <w:spacing w:after="0"/>
              <w:rPr>
                <w:ins w:id="1217" w:author="Huawei" w:date="2019-09-26T18:53:00Z"/>
                <w:rFonts w:ascii="Arial" w:eastAsia="SimSun" w:hAnsi="Arial" w:cs="Arial"/>
                <w:sz w:val="18"/>
                <w:szCs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A0474D" w:rsidRPr="005C45D7" w:rsidRDefault="00A0474D" w:rsidP="00A0474D">
            <w:pPr>
              <w:keepNext/>
              <w:keepLines/>
              <w:spacing w:after="0"/>
              <w:jc w:val="center"/>
              <w:rPr>
                <w:ins w:id="1218" w:author="Huawei" w:date="2019-09-26T18:53:00Z"/>
                <w:rFonts w:ascii="Arial" w:eastAsia="SimSun" w:hAnsi="Arial" w:cs="Arial"/>
                <w:sz w:val="18"/>
                <w:szCs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A0474D" w:rsidRPr="005C45D7" w:rsidRDefault="00A0474D" w:rsidP="00A0474D">
            <w:pPr>
              <w:keepNext/>
              <w:keepLines/>
              <w:spacing w:after="0"/>
              <w:jc w:val="center"/>
              <w:rPr>
                <w:ins w:id="1219" w:author="Huawei" w:date="2019-09-26T18:53:00Z"/>
                <w:rFonts w:ascii="Arial" w:eastAsia="SimSun" w:hAnsi="Arial" w:cs="Arial"/>
                <w:sz w:val="18"/>
                <w:szCs w:val="18"/>
                <w:lang w:eastAsia="ja-JP"/>
              </w:rPr>
            </w:pPr>
          </w:p>
        </w:tc>
      </w:tr>
      <w:tr w:rsidR="00A0474D" w:rsidRPr="00576EDA" w:rsidTr="00F126ED">
        <w:trPr>
          <w:ins w:id="1220" w:author="Huawei" w:date="2019-09-26T18:53:00Z"/>
        </w:trPr>
        <w:tc>
          <w:tcPr>
            <w:tcW w:w="2437" w:type="dxa"/>
            <w:tcBorders>
              <w:top w:val="single" w:sz="4" w:space="0" w:color="auto"/>
              <w:left w:val="single" w:sz="4" w:space="0" w:color="auto"/>
              <w:bottom w:val="single" w:sz="4" w:space="0" w:color="auto"/>
              <w:right w:val="single" w:sz="4" w:space="0" w:color="auto"/>
            </w:tcBorders>
          </w:tcPr>
          <w:p w:rsidR="00A0474D" w:rsidRPr="005C45D7" w:rsidRDefault="00A0474D">
            <w:pPr>
              <w:pStyle w:val="TAL"/>
              <w:overflowPunct w:val="0"/>
              <w:autoSpaceDE w:val="0"/>
              <w:autoSpaceDN w:val="0"/>
              <w:adjustRightInd w:val="0"/>
              <w:ind w:left="425"/>
              <w:textAlignment w:val="baseline"/>
              <w:rPr>
                <w:ins w:id="1221" w:author="Huawei" w:date="2019-09-26T18:53:00Z"/>
                <w:rFonts w:eastAsia="SimSun" w:cs="Arial"/>
                <w:szCs w:val="18"/>
                <w:lang w:eastAsia="ja-JP"/>
              </w:rPr>
              <w:pPrChange w:id="1222" w:author="Huawei" w:date="2019-09-26T20:25:00Z">
                <w:pPr>
                  <w:pStyle w:val="TAL"/>
                  <w:overflowPunct w:val="0"/>
                  <w:autoSpaceDE w:val="0"/>
                  <w:autoSpaceDN w:val="0"/>
                  <w:adjustRightInd w:val="0"/>
                  <w:ind w:left="284"/>
                  <w:textAlignment w:val="baseline"/>
                </w:pPr>
              </w:pPrChange>
            </w:pPr>
            <w:ins w:id="1223" w:author="Huawei" w:date="2019-09-26T18:54:00Z">
              <w:r w:rsidRPr="005C45D7">
                <w:rPr>
                  <w:rFonts w:cs="Arial"/>
                  <w:szCs w:val="18"/>
                  <w:lang w:eastAsia="ja-JP"/>
                </w:rPr>
                <w:t>&gt;&gt;</w:t>
              </w:r>
            </w:ins>
            <w:ins w:id="1224" w:author="Huawei" w:date="2019-09-26T20:26:00Z">
              <w:r w:rsidR="00AE45C9">
                <w:rPr>
                  <w:rFonts w:cs="Arial"/>
                  <w:szCs w:val="18"/>
                  <w:lang w:eastAsia="ja-JP"/>
                </w:rPr>
                <w:t>&gt;</w:t>
              </w:r>
            </w:ins>
            <w:ins w:id="1225" w:author="Huawei" w:date="2019-09-26T18:54:00Z">
              <w:r w:rsidRPr="005C45D7">
                <w:rPr>
                  <w:rFonts w:cs="Arial"/>
                  <w:szCs w:val="18"/>
                  <w:lang w:eastAsia="ja-JP"/>
                </w:rPr>
                <w:t>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rsidR="00A0474D" w:rsidRPr="005C45D7" w:rsidRDefault="00A0474D" w:rsidP="00A0474D">
            <w:pPr>
              <w:keepNext/>
              <w:keepLines/>
              <w:spacing w:after="0"/>
              <w:rPr>
                <w:ins w:id="1226" w:author="Huawei" w:date="2019-09-26T18:53:00Z"/>
                <w:rFonts w:ascii="Arial" w:eastAsia="SimSun" w:hAnsi="Arial" w:cs="Arial"/>
                <w:sz w:val="18"/>
                <w:szCs w:val="18"/>
                <w:lang w:eastAsia="ja-JP"/>
              </w:rPr>
            </w:pPr>
            <w:ins w:id="1227" w:author="Huawei" w:date="2019-09-26T18:54:00Z">
              <w:r w:rsidRPr="005C45D7">
                <w:rPr>
                  <w:rFonts w:ascii="Arial" w:hAnsi="Arial" w:cs="Arial"/>
                  <w:sz w:val="18"/>
                  <w:szCs w:val="18"/>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A0474D" w:rsidRPr="005C45D7" w:rsidRDefault="00A0474D" w:rsidP="00A0474D">
            <w:pPr>
              <w:keepNext/>
              <w:keepLines/>
              <w:spacing w:after="0"/>
              <w:rPr>
                <w:ins w:id="1228" w:author="Huawei" w:date="2019-09-26T18:53:00Z"/>
                <w:rFonts w:ascii="Arial" w:eastAsia="SimSun" w:hAnsi="Arial" w:cs="Arial"/>
                <w:i/>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A0474D" w:rsidRPr="005C45D7" w:rsidRDefault="00A0474D" w:rsidP="00AE11AB">
            <w:pPr>
              <w:keepNext/>
              <w:keepLines/>
              <w:spacing w:after="0"/>
              <w:rPr>
                <w:ins w:id="1229" w:author="Huawei" w:date="2019-09-26T18:53:00Z"/>
                <w:rFonts w:ascii="Arial" w:eastAsia="SimSun" w:hAnsi="Arial" w:cs="Arial"/>
                <w:sz w:val="18"/>
                <w:szCs w:val="18"/>
                <w:lang w:eastAsia="ja-JP"/>
              </w:rPr>
            </w:pPr>
            <w:ins w:id="1230" w:author="Huawei" w:date="2019-09-26T18:54:00Z">
              <w:r w:rsidRPr="005C45D7">
                <w:rPr>
                  <w:rFonts w:ascii="Arial" w:hAnsi="Arial" w:cs="Arial"/>
                  <w:sz w:val="18"/>
                  <w:szCs w:val="18"/>
                  <w:lang w:eastAsia="ja-JP"/>
                </w:rPr>
                <w:t>9.2.</w:t>
              </w:r>
            </w:ins>
            <w:ins w:id="1231" w:author="Huawei" w:date="2019-09-27T12:16:00Z">
              <w:r w:rsidR="00AE11AB">
                <w:rPr>
                  <w:rFonts w:ascii="Arial" w:hAnsi="Arial" w:cs="Arial"/>
                  <w:sz w:val="18"/>
                  <w:szCs w:val="18"/>
                  <w:lang w:eastAsia="ja-JP"/>
                </w:rPr>
                <w:t>3</w:t>
              </w:r>
            </w:ins>
            <w:ins w:id="1232" w:author="Huawei" w:date="2019-09-26T18:54:00Z">
              <w:r w:rsidRPr="005C45D7">
                <w:rPr>
                  <w:rFonts w:ascii="Arial" w:hAnsi="Arial" w:cs="Arial"/>
                  <w:sz w:val="18"/>
                  <w:szCs w:val="18"/>
                  <w:lang w:eastAsia="ja-JP"/>
                </w:rPr>
                <w:t>.X4</w:t>
              </w:r>
            </w:ins>
          </w:p>
        </w:tc>
        <w:tc>
          <w:tcPr>
            <w:tcW w:w="1262" w:type="dxa"/>
            <w:tcBorders>
              <w:top w:val="single" w:sz="4" w:space="0" w:color="auto"/>
              <w:left w:val="single" w:sz="4" w:space="0" w:color="auto"/>
              <w:bottom w:val="single" w:sz="4" w:space="0" w:color="auto"/>
              <w:right w:val="single" w:sz="4" w:space="0" w:color="auto"/>
            </w:tcBorders>
          </w:tcPr>
          <w:p w:rsidR="00A0474D" w:rsidRPr="005C45D7" w:rsidRDefault="00A0474D" w:rsidP="00A0474D">
            <w:pPr>
              <w:keepNext/>
              <w:keepLines/>
              <w:spacing w:after="0"/>
              <w:rPr>
                <w:ins w:id="1233" w:author="Huawei" w:date="2019-09-26T18:53:00Z"/>
                <w:rFonts w:ascii="Arial" w:eastAsia="SimSun" w:hAnsi="Arial" w:cs="Arial"/>
                <w:sz w:val="18"/>
                <w:szCs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A0474D" w:rsidRPr="005C45D7" w:rsidRDefault="00A0474D" w:rsidP="00A0474D">
            <w:pPr>
              <w:keepNext/>
              <w:keepLines/>
              <w:spacing w:after="0"/>
              <w:jc w:val="center"/>
              <w:rPr>
                <w:ins w:id="1234" w:author="Huawei" w:date="2019-09-26T18:53:00Z"/>
                <w:rFonts w:ascii="Arial" w:eastAsia="SimSun" w:hAnsi="Arial" w:cs="Arial"/>
                <w:sz w:val="18"/>
                <w:szCs w:val="18"/>
                <w:lang w:eastAsia="ja-JP"/>
              </w:rPr>
            </w:pPr>
            <w:ins w:id="1235" w:author="Huawei" w:date="2019-09-26T18:54:00Z">
              <w:r w:rsidRPr="005C45D7">
                <w:rPr>
                  <w:rFonts w:ascii="Arial" w:hAnsi="Arial" w:cs="Arial"/>
                  <w:sz w:val="18"/>
                  <w:szCs w:val="18"/>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A0474D" w:rsidRPr="005C45D7" w:rsidRDefault="00A0474D" w:rsidP="00A0474D">
            <w:pPr>
              <w:keepNext/>
              <w:keepLines/>
              <w:spacing w:after="0"/>
              <w:jc w:val="center"/>
              <w:rPr>
                <w:ins w:id="1236" w:author="Huawei" w:date="2019-09-26T18:53:00Z"/>
                <w:rFonts w:ascii="Arial" w:eastAsia="SimSun" w:hAnsi="Arial" w:cs="Arial"/>
                <w:sz w:val="18"/>
                <w:szCs w:val="18"/>
                <w:lang w:eastAsia="ja-JP"/>
              </w:rPr>
            </w:pPr>
            <w:ins w:id="1237" w:author="Huawei" w:date="2019-09-26T18:54:00Z">
              <w:r w:rsidRPr="005C45D7">
                <w:rPr>
                  <w:rFonts w:ascii="Arial" w:hAnsi="Arial" w:cs="Arial"/>
                  <w:sz w:val="18"/>
                  <w:szCs w:val="18"/>
                  <w:lang w:eastAsia="ja-JP"/>
                </w:rPr>
                <w:t>ignore</w:t>
              </w:r>
            </w:ins>
          </w:p>
        </w:tc>
      </w:tr>
      <w:tr w:rsidR="00FC68D3" w:rsidRPr="00576EDA" w:rsidTr="00F126ED">
        <w:trPr>
          <w:ins w:id="1238" w:author="Huawei" w:date="2019-09-26T18:53:00Z"/>
        </w:trPr>
        <w:tc>
          <w:tcPr>
            <w:tcW w:w="2437" w:type="dxa"/>
            <w:tcBorders>
              <w:top w:val="single" w:sz="4" w:space="0" w:color="auto"/>
              <w:left w:val="single" w:sz="4" w:space="0" w:color="auto"/>
              <w:bottom w:val="single" w:sz="4" w:space="0" w:color="auto"/>
              <w:right w:val="single" w:sz="4" w:space="0" w:color="auto"/>
            </w:tcBorders>
          </w:tcPr>
          <w:p w:rsidR="00FC68D3" w:rsidRPr="00FC68D3" w:rsidRDefault="00FC68D3" w:rsidP="00FC68D3">
            <w:pPr>
              <w:pStyle w:val="TAL"/>
              <w:overflowPunct w:val="0"/>
              <w:autoSpaceDE w:val="0"/>
              <w:autoSpaceDN w:val="0"/>
              <w:adjustRightInd w:val="0"/>
              <w:ind w:left="284"/>
              <w:textAlignment w:val="baseline"/>
              <w:rPr>
                <w:ins w:id="1239" w:author="Huawei" w:date="2019-09-26T18:53:00Z"/>
                <w:rFonts w:eastAsia="SimSun" w:cs="Arial"/>
                <w:szCs w:val="18"/>
                <w:lang w:eastAsia="ja-JP"/>
              </w:rPr>
            </w:pPr>
            <w:ins w:id="1240" w:author="Huawei" w:date="2019-09-26T20:30:00Z">
              <w:r w:rsidRPr="00FC68D3">
                <w:rPr>
                  <w:rFonts w:cs="Arial"/>
                  <w:szCs w:val="18"/>
                  <w:lang w:eastAsia="ja-JP"/>
                </w:rPr>
                <w:t>&gt;&gt;Cell Reporting Indicator</w:t>
              </w:r>
            </w:ins>
          </w:p>
        </w:tc>
        <w:tc>
          <w:tcPr>
            <w:tcW w:w="1094" w:type="dxa"/>
            <w:tcBorders>
              <w:top w:val="single" w:sz="4" w:space="0" w:color="auto"/>
              <w:left w:val="single" w:sz="4" w:space="0" w:color="auto"/>
              <w:bottom w:val="single" w:sz="4" w:space="0" w:color="auto"/>
              <w:right w:val="single" w:sz="4" w:space="0" w:color="auto"/>
            </w:tcBorders>
          </w:tcPr>
          <w:p w:rsidR="00FC68D3" w:rsidRPr="00FC68D3" w:rsidRDefault="00FC68D3" w:rsidP="00FC68D3">
            <w:pPr>
              <w:keepNext/>
              <w:keepLines/>
              <w:spacing w:after="0"/>
              <w:rPr>
                <w:ins w:id="1241" w:author="Huawei" w:date="2019-09-26T18:53:00Z"/>
                <w:rFonts w:ascii="Arial" w:eastAsia="SimSun" w:hAnsi="Arial" w:cs="Arial"/>
                <w:sz w:val="18"/>
                <w:szCs w:val="18"/>
                <w:lang w:eastAsia="ja-JP"/>
              </w:rPr>
            </w:pPr>
            <w:ins w:id="1242" w:author="Huawei" w:date="2019-09-26T20:30:00Z">
              <w:r w:rsidRPr="00FC68D3">
                <w:rPr>
                  <w:rFonts w:ascii="Arial" w:hAnsi="Arial" w:cs="Arial"/>
                  <w:sz w:val="18"/>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C68D3" w:rsidRPr="00FC68D3" w:rsidRDefault="00FC68D3" w:rsidP="00FC68D3">
            <w:pPr>
              <w:keepNext/>
              <w:keepLines/>
              <w:spacing w:after="0"/>
              <w:rPr>
                <w:ins w:id="1243" w:author="Huawei" w:date="2019-09-26T18:53:00Z"/>
                <w:rFonts w:ascii="Arial" w:eastAsia="SimSun" w:hAnsi="Arial" w:cs="Arial"/>
                <w:i/>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FC68D3" w:rsidRPr="00FC68D3" w:rsidRDefault="00FC68D3" w:rsidP="00FC68D3">
            <w:pPr>
              <w:keepNext/>
              <w:keepLines/>
              <w:spacing w:after="0"/>
              <w:rPr>
                <w:ins w:id="1244" w:author="Huawei" w:date="2019-09-26T18:53:00Z"/>
                <w:rFonts w:ascii="Arial" w:eastAsia="SimSun" w:hAnsi="Arial" w:cs="Arial"/>
                <w:sz w:val="18"/>
                <w:szCs w:val="18"/>
                <w:lang w:eastAsia="ja-JP"/>
              </w:rPr>
            </w:pPr>
            <w:ins w:id="1245" w:author="Huawei" w:date="2019-09-26T20:30:00Z">
              <w:r w:rsidRPr="00FC68D3">
                <w:rPr>
                  <w:rFonts w:ascii="Arial" w:hAnsi="Arial" w:cs="Arial"/>
                  <w:sz w:val="18"/>
                  <w:szCs w:val="18"/>
                  <w:lang w:eastAsia="ja-JP"/>
                </w:rPr>
                <w:t>ENUMERATED(stop request, ...)</w:t>
              </w:r>
            </w:ins>
          </w:p>
        </w:tc>
        <w:tc>
          <w:tcPr>
            <w:tcW w:w="1262" w:type="dxa"/>
            <w:tcBorders>
              <w:top w:val="single" w:sz="4" w:space="0" w:color="auto"/>
              <w:left w:val="single" w:sz="4" w:space="0" w:color="auto"/>
              <w:bottom w:val="single" w:sz="4" w:space="0" w:color="auto"/>
              <w:right w:val="single" w:sz="4" w:space="0" w:color="auto"/>
            </w:tcBorders>
          </w:tcPr>
          <w:p w:rsidR="00FC68D3" w:rsidRPr="00FC68D3" w:rsidRDefault="00FC68D3" w:rsidP="00FC68D3">
            <w:pPr>
              <w:keepNext/>
              <w:keepLines/>
              <w:spacing w:after="0"/>
              <w:rPr>
                <w:ins w:id="1246" w:author="Huawei" w:date="2019-09-26T18:53:00Z"/>
                <w:rFonts w:ascii="Arial" w:eastAsia="SimSun" w:hAnsi="Arial" w:cs="Arial"/>
                <w:sz w:val="18"/>
                <w:szCs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FC68D3" w:rsidRPr="00FC68D3" w:rsidRDefault="00FC68D3" w:rsidP="00FC68D3">
            <w:pPr>
              <w:keepNext/>
              <w:keepLines/>
              <w:spacing w:after="0"/>
              <w:jc w:val="center"/>
              <w:rPr>
                <w:ins w:id="1247" w:author="Huawei" w:date="2019-09-26T18:53:00Z"/>
                <w:rFonts w:ascii="Arial" w:eastAsia="SimSun" w:hAnsi="Arial" w:cs="Arial"/>
                <w:sz w:val="18"/>
                <w:szCs w:val="18"/>
                <w:lang w:eastAsia="ja-JP"/>
              </w:rPr>
            </w:pPr>
            <w:ins w:id="1248" w:author="Huawei" w:date="2019-09-26T20:30:00Z">
              <w:r w:rsidRPr="00FC68D3">
                <w:rPr>
                  <w:rFonts w:ascii="Arial" w:hAnsi="Arial" w:cs="Arial"/>
                  <w:sz w:val="18"/>
                  <w:szCs w:val="18"/>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FC68D3" w:rsidRPr="00FC68D3" w:rsidRDefault="00FC68D3" w:rsidP="00FC68D3">
            <w:pPr>
              <w:keepNext/>
              <w:keepLines/>
              <w:spacing w:after="0"/>
              <w:jc w:val="center"/>
              <w:rPr>
                <w:ins w:id="1249" w:author="Huawei" w:date="2019-09-26T18:53:00Z"/>
                <w:rFonts w:ascii="Arial" w:eastAsia="SimSun" w:hAnsi="Arial" w:cs="Arial"/>
                <w:sz w:val="18"/>
                <w:szCs w:val="18"/>
                <w:lang w:eastAsia="ja-JP"/>
              </w:rPr>
            </w:pPr>
            <w:ins w:id="1250" w:author="Huawei" w:date="2019-09-26T20:30:00Z">
              <w:r w:rsidRPr="00FC68D3">
                <w:rPr>
                  <w:rFonts w:ascii="Arial" w:hAnsi="Arial" w:cs="Arial"/>
                  <w:sz w:val="18"/>
                  <w:szCs w:val="18"/>
                  <w:lang w:eastAsia="ja-JP"/>
                </w:rPr>
                <w:t>ignore</w:t>
              </w:r>
            </w:ins>
          </w:p>
        </w:tc>
      </w:tr>
    </w:tbl>
    <w:p w:rsidR="00576EDA" w:rsidRPr="00576EDA" w:rsidRDefault="00576EDA" w:rsidP="00576EDA">
      <w:pPr>
        <w:rPr>
          <w:ins w:id="1251" w:author="Nokia" w:date="2019-08-29T10:40:00Z"/>
          <w:rFonts w:eastAsia="SimSun"/>
        </w:rPr>
      </w:pPr>
    </w:p>
    <w:bookmarkEnd w:id="213"/>
    <w:p w:rsidR="00A0474D" w:rsidRPr="00AA5DA2" w:rsidRDefault="00A0474D" w:rsidP="00A0474D">
      <w:pPr>
        <w:rPr>
          <w:ins w:id="1252" w:author="Huawei" w:date="2019-09-26T19:00: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0474D" w:rsidRPr="0090263D" w:rsidTr="002A3C9A">
        <w:trPr>
          <w:ins w:id="1253" w:author="Huawei" w:date="2019-09-26T19:00:00Z"/>
        </w:trPr>
        <w:tc>
          <w:tcPr>
            <w:tcW w:w="3686" w:type="dxa"/>
            <w:tcBorders>
              <w:top w:val="single" w:sz="4" w:space="0" w:color="auto"/>
              <w:left w:val="single" w:sz="4" w:space="0" w:color="auto"/>
              <w:bottom w:val="single" w:sz="4" w:space="0" w:color="auto"/>
              <w:right w:val="single" w:sz="4" w:space="0" w:color="auto"/>
            </w:tcBorders>
            <w:hideMark/>
          </w:tcPr>
          <w:p w:rsidR="00A0474D" w:rsidRPr="0090263D" w:rsidRDefault="00A0474D" w:rsidP="002A3C9A">
            <w:pPr>
              <w:pStyle w:val="TAH"/>
              <w:rPr>
                <w:ins w:id="1254" w:author="Huawei" w:date="2019-09-26T19:00:00Z"/>
                <w:rFonts w:cs="Arial"/>
                <w:lang w:eastAsia="ja-JP"/>
              </w:rPr>
            </w:pPr>
            <w:ins w:id="1255" w:author="Huawei" w:date="2019-09-26T19:00:00Z">
              <w:r w:rsidRPr="0090263D">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A0474D" w:rsidRPr="0090263D" w:rsidRDefault="00A0474D" w:rsidP="002A3C9A">
            <w:pPr>
              <w:pStyle w:val="TAH"/>
              <w:rPr>
                <w:ins w:id="1256" w:author="Huawei" w:date="2019-09-26T19:00:00Z"/>
                <w:rFonts w:cs="Arial"/>
                <w:lang w:eastAsia="ja-JP"/>
              </w:rPr>
            </w:pPr>
            <w:ins w:id="1257" w:author="Huawei" w:date="2019-09-26T19:00:00Z">
              <w:r w:rsidRPr="0090263D">
                <w:rPr>
                  <w:rFonts w:cs="Arial"/>
                  <w:lang w:eastAsia="ja-JP"/>
                </w:rPr>
                <w:t>Explanation</w:t>
              </w:r>
            </w:ins>
          </w:p>
        </w:tc>
      </w:tr>
      <w:tr w:rsidR="00A0474D" w:rsidRPr="0090263D" w:rsidTr="002A3C9A">
        <w:trPr>
          <w:ins w:id="1258" w:author="Huawei" w:date="2019-09-26T19:00:00Z"/>
        </w:trPr>
        <w:tc>
          <w:tcPr>
            <w:tcW w:w="3686" w:type="dxa"/>
            <w:tcBorders>
              <w:top w:val="single" w:sz="4" w:space="0" w:color="auto"/>
              <w:left w:val="single" w:sz="4" w:space="0" w:color="auto"/>
              <w:bottom w:val="single" w:sz="4" w:space="0" w:color="auto"/>
              <w:right w:val="single" w:sz="4" w:space="0" w:color="auto"/>
            </w:tcBorders>
            <w:hideMark/>
          </w:tcPr>
          <w:p w:rsidR="00A0474D" w:rsidRPr="0090263D" w:rsidRDefault="00A0474D" w:rsidP="002A3C9A">
            <w:pPr>
              <w:pStyle w:val="TAL"/>
              <w:rPr>
                <w:ins w:id="1259" w:author="Huawei" w:date="2019-09-26T19:00:00Z"/>
                <w:rFonts w:cs="Arial"/>
                <w:bCs/>
                <w:lang w:eastAsia="ja-JP"/>
              </w:rPr>
            </w:pPr>
            <w:ins w:id="1260" w:author="Huawei" w:date="2019-09-26T19:00:00Z">
              <w:r w:rsidRPr="0090263D">
                <w:rPr>
                  <w:bCs/>
                  <w:lang w:eastAsia="ja-JP"/>
                </w:rPr>
                <w:t>maxnoofCellsinNG-RAN node</w:t>
              </w:r>
            </w:ins>
          </w:p>
        </w:tc>
        <w:tc>
          <w:tcPr>
            <w:tcW w:w="5670" w:type="dxa"/>
            <w:tcBorders>
              <w:top w:val="single" w:sz="4" w:space="0" w:color="auto"/>
              <w:left w:val="single" w:sz="4" w:space="0" w:color="auto"/>
              <w:bottom w:val="single" w:sz="4" w:space="0" w:color="auto"/>
              <w:right w:val="single" w:sz="4" w:space="0" w:color="auto"/>
            </w:tcBorders>
            <w:hideMark/>
          </w:tcPr>
          <w:p w:rsidR="00A0474D" w:rsidRPr="0090263D" w:rsidRDefault="00A0474D" w:rsidP="002A3C9A">
            <w:pPr>
              <w:pStyle w:val="TAL"/>
              <w:rPr>
                <w:ins w:id="1261" w:author="Huawei" w:date="2019-09-26T19:00:00Z"/>
                <w:rFonts w:cs="Arial"/>
                <w:lang w:eastAsia="ja-JP"/>
              </w:rPr>
            </w:pPr>
            <w:ins w:id="1262" w:author="Huawei" w:date="2019-09-26T19:00:00Z">
              <w:r w:rsidRPr="0090263D">
                <w:rPr>
                  <w:rFonts w:cs="Arial"/>
                  <w:lang w:eastAsia="ja-JP"/>
                </w:rPr>
                <w:t>Maximum no. cells that can be served by a NG-RAN node. Value is 16384.</w:t>
              </w:r>
            </w:ins>
          </w:p>
        </w:tc>
      </w:tr>
      <w:tr w:rsidR="00A0474D" w:rsidRPr="0090263D" w:rsidTr="002A3C9A">
        <w:trPr>
          <w:ins w:id="1263" w:author="Huawei" w:date="2019-09-26T19:00:00Z"/>
        </w:trPr>
        <w:tc>
          <w:tcPr>
            <w:tcW w:w="3686" w:type="dxa"/>
            <w:tcBorders>
              <w:top w:val="single" w:sz="4" w:space="0" w:color="auto"/>
              <w:left w:val="single" w:sz="4" w:space="0" w:color="auto"/>
              <w:bottom w:val="single" w:sz="4" w:space="0" w:color="auto"/>
              <w:right w:val="single" w:sz="4" w:space="0" w:color="auto"/>
            </w:tcBorders>
            <w:hideMark/>
          </w:tcPr>
          <w:p w:rsidR="00A0474D" w:rsidRPr="00FF3966" w:rsidRDefault="00A0474D" w:rsidP="002A3C9A">
            <w:pPr>
              <w:pStyle w:val="TAL"/>
              <w:rPr>
                <w:ins w:id="1264" w:author="Huawei" w:date="2019-09-26T19:00:00Z"/>
                <w:bCs/>
                <w:lang w:eastAsia="ja-JP"/>
              </w:rPr>
            </w:pPr>
            <w:ins w:id="1265" w:author="Huawei" w:date="2019-09-26T19:00:00Z">
              <w:r w:rsidRPr="00FF3966">
                <w:rPr>
                  <w:bCs/>
                  <w:lang w:eastAsia="ja-JP"/>
                </w:rPr>
                <w:t>maxnoofSliceItems</w:t>
              </w:r>
            </w:ins>
          </w:p>
        </w:tc>
        <w:tc>
          <w:tcPr>
            <w:tcW w:w="5670" w:type="dxa"/>
            <w:tcBorders>
              <w:top w:val="single" w:sz="4" w:space="0" w:color="auto"/>
              <w:left w:val="single" w:sz="4" w:space="0" w:color="auto"/>
              <w:bottom w:val="single" w:sz="4" w:space="0" w:color="auto"/>
              <w:right w:val="single" w:sz="4" w:space="0" w:color="auto"/>
            </w:tcBorders>
            <w:hideMark/>
          </w:tcPr>
          <w:p w:rsidR="00A0474D" w:rsidRPr="0090263D" w:rsidRDefault="00A0474D" w:rsidP="002A3C9A">
            <w:pPr>
              <w:pStyle w:val="TAL"/>
              <w:rPr>
                <w:ins w:id="1266" w:author="Huawei" w:date="2019-09-26T19:00:00Z"/>
                <w:rFonts w:cs="Arial"/>
                <w:lang w:eastAsia="ja-JP"/>
              </w:rPr>
            </w:pPr>
            <w:ins w:id="1267" w:author="Huawei" w:date="2019-09-26T19:00:00Z">
              <w:r w:rsidRPr="00FF3966">
                <w:rPr>
                  <w:rFonts w:cs="Arial"/>
                  <w:lang w:eastAsia="ja-JP"/>
                </w:rPr>
                <w:t xml:space="preserve">Maximum no. of signalled slice support items. Value is 1024. </w:t>
              </w:r>
            </w:ins>
          </w:p>
        </w:tc>
      </w:tr>
    </w:tbl>
    <w:p w:rsidR="00576EDA" w:rsidRPr="00576EDA" w:rsidRDefault="00576EDA" w:rsidP="00576EDA">
      <w:pPr>
        <w:rPr>
          <w:rFonts w:eastAsia="SimSun"/>
        </w:rPr>
      </w:pPr>
    </w:p>
    <w:p w:rsidR="00576EDA" w:rsidRPr="00576EDA" w:rsidRDefault="00576EDA" w:rsidP="00576EDA">
      <w:pPr>
        <w:jc w:val="center"/>
        <w:rPr>
          <w:rFonts w:eastAsia="SimSun"/>
        </w:rPr>
      </w:pPr>
      <w:r w:rsidRPr="00576EDA">
        <w:rPr>
          <w:rFonts w:eastAsia="SimSun"/>
          <w:highlight w:val="yellow"/>
        </w:rPr>
        <w:t>&lt;&lt;&lt; end of changes &gt;&gt;&gt;</w:t>
      </w:r>
    </w:p>
    <w:p w:rsidR="00576EDA" w:rsidRPr="00576EDA" w:rsidRDefault="00576EDA" w:rsidP="00576EDA">
      <w:pPr>
        <w:rPr>
          <w:rFonts w:eastAsia="SimSun"/>
        </w:rPr>
      </w:pPr>
    </w:p>
    <w:p w:rsidR="00A0474D" w:rsidRPr="00AA5DA2" w:rsidRDefault="00A0474D" w:rsidP="00AE11AB">
      <w:pPr>
        <w:pStyle w:val="Heading4"/>
        <w:overflowPunct w:val="0"/>
        <w:autoSpaceDE w:val="0"/>
        <w:autoSpaceDN w:val="0"/>
        <w:adjustRightInd w:val="0"/>
        <w:textAlignment w:val="baseline"/>
        <w:rPr>
          <w:ins w:id="1268" w:author="Huawei" w:date="2019-09-26T19:01:00Z"/>
          <w:rFonts w:eastAsia="Batang"/>
        </w:rPr>
      </w:pPr>
      <w:bookmarkStart w:id="1269" w:name="_Toc5691170"/>
      <w:bookmarkEnd w:id="4"/>
      <w:ins w:id="1270" w:author="Huawei" w:date="2019-09-26T19:01:00Z">
        <w:r w:rsidRPr="00AA5DA2">
          <w:rPr>
            <w:rFonts w:eastAsia="Batang"/>
          </w:rPr>
          <w:t>9.2.</w:t>
        </w:r>
      </w:ins>
      <w:ins w:id="1271" w:author="Huawei" w:date="2019-09-27T12:17:00Z">
        <w:r w:rsidR="00AE11AB">
          <w:rPr>
            <w:rFonts w:eastAsia="Batang"/>
          </w:rPr>
          <w:t>3</w:t>
        </w:r>
      </w:ins>
      <w:ins w:id="1272" w:author="Huawei" w:date="2019-09-26T19:01:00Z">
        <w:r>
          <w:rPr>
            <w:rFonts w:eastAsia="Batang"/>
          </w:rPr>
          <w:t>.X1</w:t>
        </w:r>
        <w:r w:rsidRPr="00AA5DA2">
          <w:rPr>
            <w:rFonts w:eastAsia="Batang"/>
          </w:rPr>
          <w:tab/>
        </w:r>
        <w:r w:rsidRPr="00AE11AB">
          <w:rPr>
            <w:lang w:eastAsia="en-GB"/>
          </w:rPr>
          <w:t>Hardware</w:t>
        </w:r>
        <w:r w:rsidRPr="00AA5DA2">
          <w:rPr>
            <w:rFonts w:eastAsia="Batang"/>
          </w:rPr>
          <w:t xml:space="preserve"> Load Indicator</w:t>
        </w:r>
        <w:bookmarkEnd w:id="1269"/>
      </w:ins>
    </w:p>
    <w:p w:rsidR="00A0474D" w:rsidRPr="00AA5DA2" w:rsidRDefault="00A0474D" w:rsidP="00A0474D">
      <w:pPr>
        <w:rPr>
          <w:ins w:id="1273" w:author="Huawei" w:date="2019-09-26T19:01:00Z"/>
        </w:rPr>
      </w:pPr>
      <w:ins w:id="1274" w:author="Huawei" w:date="2019-09-26T19:01:00Z">
        <w:r w:rsidRPr="00AA5DA2">
          <w:t xml:space="preserve">The </w:t>
        </w:r>
        <w:r w:rsidRPr="00AA5DA2">
          <w:rPr>
            <w:i/>
            <w:iCs/>
          </w:rPr>
          <w:t>Hardware Load Indicator</w:t>
        </w:r>
        <w:r w:rsidRPr="00AA5DA2">
          <w:t xml:space="preserve"> IE indicates the status of the Hardware Load experienced by the cell.</w:t>
        </w:r>
      </w:ins>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7"/>
        <w:gridCol w:w="1117"/>
        <w:gridCol w:w="867"/>
        <w:gridCol w:w="2137"/>
        <w:gridCol w:w="2237"/>
      </w:tblGrid>
      <w:tr w:rsidR="00A0474D" w:rsidRPr="00AA5DA2" w:rsidTr="002A3C9A">
        <w:trPr>
          <w:jc w:val="center"/>
          <w:ins w:id="1275" w:author="Huawei" w:date="2019-09-26T19:01:00Z"/>
        </w:trPr>
        <w:tc>
          <w:tcPr>
            <w:tcW w:w="256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H"/>
              <w:rPr>
                <w:ins w:id="1276" w:author="Huawei" w:date="2019-09-26T19:01:00Z"/>
                <w:lang w:eastAsia="ja-JP"/>
              </w:rPr>
            </w:pPr>
            <w:ins w:id="1277" w:author="Huawei" w:date="2019-09-26T19:01:00Z">
              <w:r w:rsidRPr="00AA5DA2">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H"/>
              <w:rPr>
                <w:ins w:id="1278" w:author="Huawei" w:date="2019-09-26T19:01:00Z"/>
                <w:lang w:eastAsia="ja-JP"/>
              </w:rPr>
            </w:pPr>
            <w:ins w:id="1279" w:author="Huawei" w:date="2019-09-26T19:01:00Z">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H"/>
              <w:rPr>
                <w:ins w:id="1280" w:author="Huawei" w:date="2019-09-26T19:01:00Z"/>
                <w:lang w:eastAsia="ja-JP"/>
              </w:rPr>
            </w:pPr>
            <w:ins w:id="1281" w:author="Huawei" w:date="2019-09-26T19:01:00Z">
              <w:r w:rsidRPr="00AA5DA2">
                <w:rPr>
                  <w:lang w:eastAsia="ja-JP"/>
                </w:rPr>
                <w:t>Range</w:t>
              </w:r>
            </w:ins>
          </w:p>
        </w:tc>
        <w:tc>
          <w:tcPr>
            <w:tcW w:w="213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H"/>
              <w:rPr>
                <w:ins w:id="1282" w:author="Huawei" w:date="2019-09-26T19:01:00Z"/>
                <w:lang w:eastAsia="ja-JP"/>
              </w:rPr>
            </w:pPr>
            <w:ins w:id="1283" w:author="Huawei" w:date="2019-09-26T19:01:00Z">
              <w:r w:rsidRPr="00AA5DA2">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H"/>
              <w:rPr>
                <w:ins w:id="1284" w:author="Huawei" w:date="2019-09-26T19:01:00Z"/>
                <w:lang w:eastAsia="ja-JP"/>
              </w:rPr>
            </w:pPr>
            <w:ins w:id="1285" w:author="Huawei" w:date="2019-09-26T19:01:00Z">
              <w:r w:rsidRPr="00AA5DA2">
                <w:rPr>
                  <w:lang w:eastAsia="ja-JP"/>
                </w:rPr>
                <w:t>Semantics description</w:t>
              </w:r>
            </w:ins>
          </w:p>
        </w:tc>
      </w:tr>
      <w:tr w:rsidR="00A0474D" w:rsidRPr="00AA5DA2" w:rsidTr="002A3C9A">
        <w:trPr>
          <w:jc w:val="center"/>
          <w:ins w:id="1286" w:author="Huawei" w:date="2019-09-26T19:01:00Z"/>
        </w:trPr>
        <w:tc>
          <w:tcPr>
            <w:tcW w:w="256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287" w:author="Huawei" w:date="2019-09-26T19:01:00Z"/>
                <w:lang w:eastAsia="ja-JP"/>
              </w:rPr>
            </w:pPr>
            <w:ins w:id="1288" w:author="Huawei" w:date="2019-09-26T19:01:00Z">
              <w:r w:rsidRPr="00AA5DA2">
                <w:rPr>
                  <w:lang w:eastAsia="ja-JP"/>
                </w:rPr>
                <w:t>DL Hardware Load Indicator</w:t>
              </w:r>
            </w:ins>
          </w:p>
        </w:tc>
        <w:tc>
          <w:tcPr>
            <w:tcW w:w="111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289" w:author="Huawei" w:date="2019-09-26T19:01:00Z"/>
                <w:lang w:eastAsia="ja-JP"/>
              </w:rPr>
            </w:pPr>
            <w:ins w:id="1290" w:author="Huawei" w:date="2019-09-26T19:01: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291" w:author="Huawei" w:date="2019-09-26T19:01:00Z"/>
                <w:lang w:eastAsia="ja-JP"/>
              </w:rPr>
            </w:pPr>
          </w:p>
        </w:tc>
        <w:tc>
          <w:tcPr>
            <w:tcW w:w="213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292" w:author="Huawei" w:date="2019-09-26T19:01:00Z"/>
                <w:szCs w:val="18"/>
                <w:lang w:eastAsia="ja-JP"/>
              </w:rPr>
            </w:pPr>
            <w:ins w:id="1293" w:author="Huawei" w:date="2019-09-26T19:01:00Z">
              <w:r w:rsidRPr="00AA5DA2">
                <w:rPr>
                  <w:szCs w:val="18"/>
                  <w:lang w:eastAsia="ja-JP"/>
                </w:rPr>
                <w:t>Load Indicator</w:t>
              </w:r>
            </w:ins>
          </w:p>
          <w:p w:rsidR="00A0474D" w:rsidRPr="00AA5DA2" w:rsidRDefault="00A0474D" w:rsidP="00AE11AB">
            <w:pPr>
              <w:pStyle w:val="TAL"/>
              <w:rPr>
                <w:ins w:id="1294" w:author="Huawei" w:date="2019-09-26T19:01:00Z"/>
                <w:szCs w:val="18"/>
                <w:lang w:eastAsia="ja-JP"/>
              </w:rPr>
            </w:pPr>
            <w:ins w:id="1295" w:author="Huawei" w:date="2019-09-26T19:01:00Z">
              <w:r w:rsidRPr="00AA5DA2">
                <w:rPr>
                  <w:szCs w:val="18"/>
                  <w:lang w:eastAsia="ja-JP"/>
                </w:rPr>
                <w:t>9.2.</w:t>
              </w:r>
              <w:r>
                <w:t xml:space="preserve"> </w:t>
              </w:r>
            </w:ins>
            <w:ins w:id="1296" w:author="Huawei" w:date="2019-09-27T12:16:00Z">
              <w:r w:rsidR="00AE11AB">
                <w:t>3</w:t>
              </w:r>
            </w:ins>
            <w:ins w:id="1297" w:author="Huawei" w:date="2019-09-26T19:01:00Z">
              <w:r>
                <w:t>.X5</w:t>
              </w:r>
            </w:ins>
          </w:p>
        </w:tc>
        <w:tc>
          <w:tcPr>
            <w:tcW w:w="223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298" w:author="Huawei" w:date="2019-09-26T19:01:00Z"/>
                <w:lang w:eastAsia="ja-JP"/>
              </w:rPr>
            </w:pPr>
          </w:p>
        </w:tc>
      </w:tr>
      <w:tr w:rsidR="00A0474D" w:rsidRPr="00AA5DA2" w:rsidTr="002A3C9A">
        <w:trPr>
          <w:jc w:val="center"/>
          <w:ins w:id="1299" w:author="Huawei" w:date="2019-09-26T19:01:00Z"/>
        </w:trPr>
        <w:tc>
          <w:tcPr>
            <w:tcW w:w="256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300" w:author="Huawei" w:date="2019-09-26T19:01:00Z"/>
                <w:lang w:eastAsia="ja-JP"/>
              </w:rPr>
            </w:pPr>
            <w:ins w:id="1301" w:author="Huawei" w:date="2019-09-26T19:01:00Z">
              <w:r w:rsidRPr="00AA5DA2">
                <w:rPr>
                  <w:lang w:eastAsia="ja-JP"/>
                </w:rPr>
                <w:t>UL Hardware Load Indicator</w:t>
              </w:r>
            </w:ins>
          </w:p>
        </w:tc>
        <w:tc>
          <w:tcPr>
            <w:tcW w:w="111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302" w:author="Huawei" w:date="2019-09-26T19:01:00Z"/>
                <w:lang w:eastAsia="ja-JP"/>
              </w:rPr>
            </w:pPr>
            <w:ins w:id="1303" w:author="Huawei" w:date="2019-09-26T19:01: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304" w:author="Huawei" w:date="2019-09-26T19:01:00Z"/>
                <w:lang w:eastAsia="ja-JP"/>
              </w:rPr>
            </w:pPr>
          </w:p>
        </w:tc>
        <w:tc>
          <w:tcPr>
            <w:tcW w:w="213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305" w:author="Huawei" w:date="2019-09-26T19:01:00Z"/>
                <w:szCs w:val="18"/>
                <w:lang w:eastAsia="ja-JP"/>
              </w:rPr>
            </w:pPr>
            <w:ins w:id="1306" w:author="Huawei" w:date="2019-09-26T19:01:00Z">
              <w:r w:rsidRPr="00AA5DA2">
                <w:rPr>
                  <w:szCs w:val="18"/>
                  <w:lang w:eastAsia="ja-JP"/>
                </w:rPr>
                <w:t>Load Indicator</w:t>
              </w:r>
            </w:ins>
          </w:p>
          <w:p w:rsidR="00A0474D" w:rsidRPr="00AA5DA2" w:rsidRDefault="00A0474D" w:rsidP="00AE11AB">
            <w:pPr>
              <w:pStyle w:val="TAL"/>
              <w:rPr>
                <w:ins w:id="1307" w:author="Huawei" w:date="2019-09-26T19:01:00Z"/>
                <w:lang w:eastAsia="ja-JP"/>
              </w:rPr>
            </w:pPr>
            <w:ins w:id="1308" w:author="Huawei" w:date="2019-09-26T19:01:00Z">
              <w:r w:rsidRPr="00AA5DA2">
                <w:rPr>
                  <w:szCs w:val="18"/>
                  <w:lang w:eastAsia="ja-JP"/>
                </w:rPr>
                <w:t>9.2.</w:t>
              </w:r>
              <w:r>
                <w:t xml:space="preserve"> </w:t>
              </w:r>
            </w:ins>
            <w:ins w:id="1309" w:author="Huawei" w:date="2019-09-27T12:16:00Z">
              <w:r w:rsidR="00AE11AB">
                <w:t>3</w:t>
              </w:r>
            </w:ins>
            <w:ins w:id="1310" w:author="Huawei" w:date="2019-09-26T19:01:00Z">
              <w:r>
                <w:t>.X5</w:t>
              </w:r>
            </w:ins>
          </w:p>
        </w:tc>
        <w:tc>
          <w:tcPr>
            <w:tcW w:w="223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311" w:author="Huawei" w:date="2019-09-26T19:01:00Z"/>
                <w:lang w:eastAsia="ja-JP"/>
              </w:rPr>
            </w:pPr>
          </w:p>
        </w:tc>
      </w:tr>
      <w:tr w:rsidR="00A0474D" w:rsidRPr="00AA5DA2" w:rsidTr="002A3C9A">
        <w:trPr>
          <w:jc w:val="center"/>
          <w:ins w:id="1312" w:author="Huawei" w:date="2019-09-26T19:01:00Z"/>
        </w:trPr>
        <w:tc>
          <w:tcPr>
            <w:tcW w:w="256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313" w:author="Huawei" w:date="2019-09-26T19:01:00Z"/>
                <w:lang w:eastAsia="ja-JP"/>
              </w:rPr>
            </w:pPr>
            <w:ins w:id="1314" w:author="Huawei" w:date="2019-09-26T19:01:00Z">
              <w:r>
                <w:rPr>
                  <w:lang w:eastAsia="ja-JP"/>
                </w:rPr>
                <w:t>S</w:t>
              </w:r>
              <w:r w:rsidRPr="00AA5DA2">
                <w:rPr>
                  <w:lang w:eastAsia="ja-JP"/>
                </w:rPr>
                <w:t>UL Hardware Load Indicator</w:t>
              </w:r>
            </w:ins>
          </w:p>
        </w:tc>
        <w:tc>
          <w:tcPr>
            <w:tcW w:w="111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315" w:author="Huawei" w:date="2019-09-26T19:01:00Z"/>
                <w:lang w:eastAsia="ja-JP"/>
              </w:rPr>
            </w:pPr>
            <w:ins w:id="1316" w:author="Huawei" w:date="2019-09-26T19:01: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317" w:author="Huawei" w:date="2019-09-26T19:01:00Z"/>
                <w:lang w:eastAsia="ja-JP"/>
              </w:rPr>
            </w:pPr>
          </w:p>
        </w:tc>
        <w:tc>
          <w:tcPr>
            <w:tcW w:w="213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318" w:author="Huawei" w:date="2019-09-26T19:01:00Z"/>
                <w:szCs w:val="18"/>
                <w:lang w:eastAsia="ja-JP"/>
              </w:rPr>
            </w:pPr>
            <w:ins w:id="1319" w:author="Huawei" w:date="2019-09-26T19:01:00Z">
              <w:r w:rsidRPr="00AA5DA2">
                <w:rPr>
                  <w:szCs w:val="18"/>
                  <w:lang w:eastAsia="ja-JP"/>
                </w:rPr>
                <w:t>Load Indicator</w:t>
              </w:r>
            </w:ins>
          </w:p>
          <w:p w:rsidR="00A0474D" w:rsidRPr="00AA5DA2" w:rsidRDefault="00A0474D" w:rsidP="00AE11AB">
            <w:pPr>
              <w:pStyle w:val="TAL"/>
              <w:rPr>
                <w:ins w:id="1320" w:author="Huawei" w:date="2019-09-26T19:01:00Z"/>
                <w:szCs w:val="18"/>
                <w:lang w:eastAsia="ja-JP"/>
              </w:rPr>
            </w:pPr>
            <w:ins w:id="1321" w:author="Huawei" w:date="2019-09-26T19:01:00Z">
              <w:r w:rsidRPr="00AA5DA2">
                <w:rPr>
                  <w:szCs w:val="18"/>
                  <w:lang w:eastAsia="ja-JP"/>
                </w:rPr>
                <w:t>9.2.</w:t>
              </w:r>
              <w:r>
                <w:t xml:space="preserve"> </w:t>
              </w:r>
            </w:ins>
            <w:ins w:id="1322" w:author="Huawei" w:date="2019-09-27T12:16:00Z">
              <w:r w:rsidR="00AE11AB">
                <w:t>3</w:t>
              </w:r>
            </w:ins>
            <w:ins w:id="1323" w:author="Huawei" w:date="2019-09-26T19:01:00Z">
              <w:r>
                <w:t>.X5</w:t>
              </w:r>
            </w:ins>
          </w:p>
        </w:tc>
        <w:tc>
          <w:tcPr>
            <w:tcW w:w="223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324" w:author="Huawei" w:date="2019-09-26T19:01:00Z"/>
                <w:lang w:eastAsia="ja-JP"/>
              </w:rPr>
            </w:pPr>
          </w:p>
        </w:tc>
      </w:tr>
    </w:tbl>
    <w:p w:rsidR="00A0474D" w:rsidRPr="00AA5DA2" w:rsidRDefault="00A0474D" w:rsidP="00A0474D">
      <w:pPr>
        <w:rPr>
          <w:ins w:id="1325" w:author="Huawei" w:date="2019-09-26T19:01:00Z"/>
        </w:rPr>
      </w:pPr>
    </w:p>
    <w:p w:rsidR="00A0474D" w:rsidRPr="00AA5DA2" w:rsidRDefault="00A0474D" w:rsidP="00AE11AB">
      <w:pPr>
        <w:pStyle w:val="Heading4"/>
        <w:overflowPunct w:val="0"/>
        <w:autoSpaceDE w:val="0"/>
        <w:autoSpaceDN w:val="0"/>
        <w:adjustRightInd w:val="0"/>
        <w:textAlignment w:val="baseline"/>
        <w:rPr>
          <w:ins w:id="1326" w:author="Huawei" w:date="2019-09-26T19:01:00Z"/>
        </w:rPr>
      </w:pPr>
      <w:bookmarkStart w:id="1327" w:name="_Toc5691171"/>
      <w:ins w:id="1328" w:author="Huawei" w:date="2019-09-26T19:01:00Z">
        <w:r>
          <w:lastRenderedPageBreak/>
          <w:t>9.2.</w:t>
        </w:r>
      </w:ins>
      <w:ins w:id="1329" w:author="Huawei" w:date="2019-09-27T12:17:00Z">
        <w:r w:rsidR="00AE11AB">
          <w:t>3</w:t>
        </w:r>
      </w:ins>
      <w:ins w:id="1330" w:author="Huawei" w:date="2019-09-26T19:01:00Z">
        <w:r>
          <w:t xml:space="preserve">.X2 </w:t>
        </w:r>
        <w:r w:rsidRPr="00AA5DA2">
          <w:t>TNL Load Indicator</w:t>
        </w:r>
        <w:bookmarkEnd w:id="1327"/>
      </w:ins>
    </w:p>
    <w:p w:rsidR="00A0474D" w:rsidRPr="00AA5DA2" w:rsidRDefault="00A0474D" w:rsidP="00A0474D">
      <w:pPr>
        <w:rPr>
          <w:ins w:id="1331" w:author="Huawei" w:date="2019-09-26T19:01:00Z"/>
        </w:rPr>
      </w:pPr>
      <w:ins w:id="1332" w:author="Huawei" w:date="2019-09-26T19:01:00Z">
        <w:r w:rsidRPr="00AA5DA2">
          <w:t xml:space="preserve">The </w:t>
        </w:r>
        <w:r>
          <w:t>NG</w:t>
        </w:r>
        <w:r w:rsidRPr="00AA5DA2">
          <w:rPr>
            <w:i/>
            <w:iCs/>
          </w:rPr>
          <w:t xml:space="preserve"> TNL Load Indicator</w:t>
        </w:r>
        <w:r w:rsidRPr="00AA5DA2">
          <w:t xml:space="preserve"> IE indicates the status of the </w:t>
        </w:r>
        <w:r>
          <w:t xml:space="preserve">NG </w:t>
        </w:r>
        <w:r w:rsidRPr="00AA5DA2">
          <w:t>Transport Network Load experienced by the cell.</w:t>
        </w:r>
      </w:ins>
    </w:p>
    <w:tbl>
      <w:tblPr>
        <w:tblW w:w="8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7"/>
        <w:gridCol w:w="1117"/>
        <w:gridCol w:w="867"/>
        <w:gridCol w:w="2137"/>
        <w:gridCol w:w="2237"/>
      </w:tblGrid>
      <w:tr w:rsidR="00A0474D" w:rsidRPr="00AA5DA2" w:rsidTr="002A3C9A">
        <w:trPr>
          <w:jc w:val="center"/>
          <w:ins w:id="1333" w:author="Huawei" w:date="2019-09-26T19:01:00Z"/>
        </w:trPr>
        <w:tc>
          <w:tcPr>
            <w:tcW w:w="234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H"/>
              <w:rPr>
                <w:ins w:id="1334" w:author="Huawei" w:date="2019-09-26T19:01:00Z"/>
                <w:lang w:eastAsia="ja-JP"/>
              </w:rPr>
            </w:pPr>
            <w:ins w:id="1335" w:author="Huawei" w:date="2019-09-26T19:01:00Z">
              <w:r w:rsidRPr="00AA5DA2">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H"/>
              <w:rPr>
                <w:ins w:id="1336" w:author="Huawei" w:date="2019-09-26T19:01:00Z"/>
                <w:lang w:eastAsia="ja-JP"/>
              </w:rPr>
            </w:pPr>
            <w:ins w:id="1337" w:author="Huawei" w:date="2019-09-26T19:01:00Z">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H"/>
              <w:rPr>
                <w:ins w:id="1338" w:author="Huawei" w:date="2019-09-26T19:01:00Z"/>
                <w:lang w:eastAsia="ja-JP"/>
              </w:rPr>
            </w:pPr>
            <w:ins w:id="1339" w:author="Huawei" w:date="2019-09-26T19:01:00Z">
              <w:r w:rsidRPr="00AA5DA2">
                <w:rPr>
                  <w:lang w:eastAsia="ja-JP"/>
                </w:rPr>
                <w:t>Range</w:t>
              </w:r>
            </w:ins>
          </w:p>
        </w:tc>
        <w:tc>
          <w:tcPr>
            <w:tcW w:w="213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H"/>
              <w:rPr>
                <w:ins w:id="1340" w:author="Huawei" w:date="2019-09-26T19:01:00Z"/>
                <w:lang w:eastAsia="ja-JP"/>
              </w:rPr>
            </w:pPr>
            <w:ins w:id="1341" w:author="Huawei" w:date="2019-09-26T19:01:00Z">
              <w:r w:rsidRPr="00AA5DA2">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H"/>
              <w:rPr>
                <w:ins w:id="1342" w:author="Huawei" w:date="2019-09-26T19:01:00Z"/>
                <w:lang w:eastAsia="ja-JP"/>
              </w:rPr>
            </w:pPr>
            <w:ins w:id="1343" w:author="Huawei" w:date="2019-09-26T19:01:00Z">
              <w:r w:rsidRPr="00AA5DA2">
                <w:rPr>
                  <w:lang w:eastAsia="ja-JP"/>
                </w:rPr>
                <w:t>Semantics description</w:t>
              </w:r>
            </w:ins>
          </w:p>
        </w:tc>
      </w:tr>
      <w:tr w:rsidR="00A0474D" w:rsidRPr="00AA5DA2" w:rsidTr="002A3C9A">
        <w:trPr>
          <w:jc w:val="center"/>
          <w:ins w:id="1344" w:author="Huawei" w:date="2019-09-26T19:01:00Z"/>
        </w:trPr>
        <w:tc>
          <w:tcPr>
            <w:tcW w:w="234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345" w:author="Huawei" w:date="2019-09-26T19:01:00Z"/>
                <w:lang w:eastAsia="ja-JP"/>
              </w:rPr>
            </w:pPr>
            <w:ins w:id="1346" w:author="Huawei" w:date="2019-09-26T19:01:00Z">
              <w:r w:rsidRPr="00AA5DA2">
                <w:rPr>
                  <w:lang w:eastAsia="ja-JP"/>
                </w:rPr>
                <w:t>DL TNL Load Indicator</w:t>
              </w:r>
            </w:ins>
          </w:p>
        </w:tc>
        <w:tc>
          <w:tcPr>
            <w:tcW w:w="111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347" w:author="Huawei" w:date="2019-09-26T19:01:00Z"/>
                <w:lang w:eastAsia="ja-JP"/>
              </w:rPr>
            </w:pPr>
            <w:ins w:id="1348" w:author="Huawei" w:date="2019-09-26T19:01: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349" w:author="Huawei" w:date="2019-09-26T19:01:00Z"/>
                <w:lang w:eastAsia="ja-JP"/>
              </w:rPr>
            </w:pPr>
          </w:p>
        </w:tc>
        <w:tc>
          <w:tcPr>
            <w:tcW w:w="213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350" w:author="Huawei" w:date="2019-09-26T19:01:00Z"/>
                <w:szCs w:val="18"/>
                <w:lang w:eastAsia="ja-JP"/>
              </w:rPr>
            </w:pPr>
            <w:ins w:id="1351" w:author="Huawei" w:date="2019-09-26T19:01:00Z">
              <w:r w:rsidRPr="00AA5DA2">
                <w:rPr>
                  <w:szCs w:val="18"/>
                  <w:lang w:eastAsia="ja-JP"/>
                </w:rPr>
                <w:t>Load Indicator</w:t>
              </w:r>
            </w:ins>
          </w:p>
          <w:p w:rsidR="00A0474D" w:rsidRPr="00AA5DA2" w:rsidRDefault="00A0474D" w:rsidP="00AE11AB">
            <w:pPr>
              <w:pStyle w:val="TAL"/>
              <w:rPr>
                <w:ins w:id="1352" w:author="Huawei" w:date="2019-09-26T19:01:00Z"/>
                <w:szCs w:val="18"/>
                <w:lang w:eastAsia="ja-JP"/>
              </w:rPr>
            </w:pPr>
            <w:ins w:id="1353" w:author="Huawei" w:date="2019-09-26T19:01:00Z">
              <w:r w:rsidRPr="00AA5DA2">
                <w:rPr>
                  <w:szCs w:val="18"/>
                  <w:lang w:eastAsia="ja-JP"/>
                </w:rPr>
                <w:t>9.2.</w:t>
              </w:r>
              <w:r>
                <w:t xml:space="preserve"> </w:t>
              </w:r>
            </w:ins>
            <w:ins w:id="1354" w:author="Huawei" w:date="2019-09-27T12:17:00Z">
              <w:r w:rsidR="00AE11AB">
                <w:t>3</w:t>
              </w:r>
            </w:ins>
            <w:ins w:id="1355" w:author="Huawei" w:date="2019-09-26T19:01:00Z">
              <w:r>
                <w:t>.X5</w:t>
              </w:r>
            </w:ins>
          </w:p>
        </w:tc>
        <w:tc>
          <w:tcPr>
            <w:tcW w:w="223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356" w:author="Huawei" w:date="2019-09-26T19:01:00Z"/>
                <w:lang w:eastAsia="ja-JP"/>
              </w:rPr>
            </w:pPr>
          </w:p>
        </w:tc>
      </w:tr>
      <w:tr w:rsidR="00A0474D" w:rsidRPr="00AA5DA2" w:rsidTr="002A3C9A">
        <w:trPr>
          <w:jc w:val="center"/>
          <w:ins w:id="1357" w:author="Huawei" w:date="2019-09-26T19:01:00Z"/>
        </w:trPr>
        <w:tc>
          <w:tcPr>
            <w:tcW w:w="234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358" w:author="Huawei" w:date="2019-09-26T19:01:00Z"/>
                <w:lang w:eastAsia="ja-JP"/>
              </w:rPr>
            </w:pPr>
            <w:ins w:id="1359" w:author="Huawei" w:date="2019-09-26T19:01:00Z">
              <w:r w:rsidRPr="00AA5DA2">
                <w:rPr>
                  <w:lang w:eastAsia="ja-JP"/>
                </w:rPr>
                <w:t>UL TNL Load Indicator</w:t>
              </w:r>
            </w:ins>
          </w:p>
        </w:tc>
        <w:tc>
          <w:tcPr>
            <w:tcW w:w="111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360" w:author="Huawei" w:date="2019-09-26T19:01:00Z"/>
                <w:lang w:eastAsia="ja-JP"/>
              </w:rPr>
            </w:pPr>
            <w:ins w:id="1361" w:author="Huawei" w:date="2019-09-26T19:01: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362" w:author="Huawei" w:date="2019-09-26T19:01:00Z"/>
                <w:lang w:eastAsia="ja-JP"/>
              </w:rPr>
            </w:pPr>
          </w:p>
        </w:tc>
        <w:tc>
          <w:tcPr>
            <w:tcW w:w="213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363" w:author="Huawei" w:date="2019-09-26T19:01:00Z"/>
                <w:szCs w:val="18"/>
                <w:lang w:eastAsia="ja-JP"/>
              </w:rPr>
            </w:pPr>
            <w:ins w:id="1364" w:author="Huawei" w:date="2019-09-26T19:01:00Z">
              <w:r w:rsidRPr="00AA5DA2">
                <w:rPr>
                  <w:szCs w:val="18"/>
                  <w:lang w:eastAsia="ja-JP"/>
                </w:rPr>
                <w:t>Load Indicator</w:t>
              </w:r>
            </w:ins>
          </w:p>
          <w:p w:rsidR="00A0474D" w:rsidRPr="00AA5DA2" w:rsidRDefault="00A0474D" w:rsidP="00AE11AB">
            <w:pPr>
              <w:pStyle w:val="TAL"/>
              <w:rPr>
                <w:ins w:id="1365" w:author="Huawei" w:date="2019-09-26T19:01:00Z"/>
                <w:lang w:eastAsia="ja-JP"/>
              </w:rPr>
            </w:pPr>
            <w:ins w:id="1366" w:author="Huawei" w:date="2019-09-26T19:01:00Z">
              <w:r w:rsidRPr="00AA5DA2">
                <w:rPr>
                  <w:szCs w:val="18"/>
                  <w:lang w:eastAsia="ja-JP"/>
                </w:rPr>
                <w:t>9.2.</w:t>
              </w:r>
              <w:r>
                <w:t xml:space="preserve"> </w:t>
              </w:r>
            </w:ins>
            <w:ins w:id="1367" w:author="Huawei" w:date="2019-09-27T12:17:00Z">
              <w:r w:rsidR="00AE11AB">
                <w:t>3</w:t>
              </w:r>
            </w:ins>
            <w:ins w:id="1368" w:author="Huawei" w:date="2019-09-26T19:01:00Z">
              <w:r>
                <w:t>.X5</w:t>
              </w:r>
            </w:ins>
          </w:p>
        </w:tc>
        <w:tc>
          <w:tcPr>
            <w:tcW w:w="223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369" w:author="Huawei" w:date="2019-09-26T19:01:00Z"/>
                <w:lang w:eastAsia="ja-JP"/>
              </w:rPr>
            </w:pPr>
          </w:p>
        </w:tc>
      </w:tr>
    </w:tbl>
    <w:p w:rsidR="00A0474D" w:rsidRPr="00AA5DA2" w:rsidRDefault="00A0474D" w:rsidP="00A0474D">
      <w:pPr>
        <w:rPr>
          <w:ins w:id="1370" w:author="Huawei" w:date="2019-09-26T19:01:00Z"/>
        </w:rPr>
      </w:pPr>
    </w:p>
    <w:p w:rsidR="00A0474D" w:rsidRDefault="00A0474D" w:rsidP="00A0474D">
      <w:pPr>
        <w:rPr>
          <w:ins w:id="1371" w:author="Huawei" w:date="2019-09-26T19:01:00Z"/>
          <w:noProof/>
        </w:rPr>
      </w:pPr>
    </w:p>
    <w:p w:rsidR="00A0474D" w:rsidRPr="00AA5DA2" w:rsidRDefault="00A0474D" w:rsidP="00AE11AB">
      <w:pPr>
        <w:pStyle w:val="Heading4"/>
        <w:overflowPunct w:val="0"/>
        <w:autoSpaceDE w:val="0"/>
        <w:autoSpaceDN w:val="0"/>
        <w:adjustRightInd w:val="0"/>
        <w:textAlignment w:val="baseline"/>
        <w:rPr>
          <w:ins w:id="1372" w:author="Huawei" w:date="2019-09-26T19:01:00Z"/>
          <w:rFonts w:eastAsia="Batang"/>
        </w:rPr>
      </w:pPr>
      <w:bookmarkStart w:id="1373" w:name="_Toc5691173"/>
      <w:ins w:id="1374" w:author="Huawei" w:date="2019-09-26T19:01:00Z">
        <w:r>
          <w:rPr>
            <w:rFonts w:eastAsia="Batang"/>
          </w:rPr>
          <w:t>9.2.</w:t>
        </w:r>
      </w:ins>
      <w:ins w:id="1375" w:author="Huawei" w:date="2019-09-27T12:17:00Z">
        <w:r w:rsidR="00AE11AB">
          <w:rPr>
            <w:rFonts w:eastAsia="Batang"/>
          </w:rPr>
          <w:t>3</w:t>
        </w:r>
      </w:ins>
      <w:ins w:id="1376" w:author="Huawei" w:date="2019-09-26T19:01:00Z">
        <w:r>
          <w:rPr>
            <w:rFonts w:eastAsia="Batang"/>
          </w:rPr>
          <w:t>.X3</w:t>
        </w:r>
        <w:r w:rsidRPr="00AA5DA2">
          <w:rPr>
            <w:rFonts w:eastAsia="Batang"/>
          </w:rPr>
          <w:tab/>
        </w:r>
        <w:bookmarkEnd w:id="1373"/>
        <w:r>
          <w:rPr>
            <w:rFonts w:eastAsia="Batang"/>
          </w:rPr>
          <w:t>Cell level load</w:t>
        </w:r>
      </w:ins>
    </w:p>
    <w:p w:rsidR="00A0474D" w:rsidRPr="00AA5DA2" w:rsidRDefault="00A0474D" w:rsidP="00A0474D">
      <w:pPr>
        <w:rPr>
          <w:ins w:id="1377" w:author="Huawei" w:date="2019-09-26T19:01:00Z"/>
        </w:rPr>
      </w:pPr>
      <w:ins w:id="1378" w:author="Huawei" w:date="2019-09-26T19:01:00Z">
        <w:r w:rsidRPr="00AA5DA2">
          <w:t xml:space="preserve">The </w:t>
        </w:r>
        <w:r>
          <w:rPr>
            <w:i/>
            <w:iCs/>
          </w:rPr>
          <w:t>Cell level load</w:t>
        </w:r>
        <w:r w:rsidRPr="00AA5DA2">
          <w:t xml:space="preserve"> IE indicates the usage of the PRBs </w:t>
        </w:r>
        <w:r w:rsidRPr="00AA5DA2">
          <w:rPr>
            <w:lang w:eastAsia="zh-CN"/>
          </w:rPr>
          <w:t xml:space="preserve">for all traffic </w:t>
        </w:r>
        <w:r w:rsidRPr="00AA5DA2">
          <w:t xml:space="preserve">in Downlink and Uplink </w:t>
        </w:r>
        <w:r w:rsidRPr="00AA5DA2">
          <w:rPr>
            <w:lang w:eastAsia="zh-CN"/>
          </w:rPr>
          <w:t>and the usage of PDCCH CCEs for Downlink and Uplink scheduling</w:t>
        </w:r>
        <w:r w:rsidRPr="00AA5DA2">
          <w:t>.</w:t>
        </w:r>
      </w:ins>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9"/>
        <w:gridCol w:w="1117"/>
        <w:gridCol w:w="867"/>
        <w:gridCol w:w="2137"/>
        <w:gridCol w:w="2237"/>
      </w:tblGrid>
      <w:tr w:rsidR="00A0474D" w:rsidRPr="00AA5DA2" w:rsidTr="002A3C9A">
        <w:trPr>
          <w:jc w:val="center"/>
          <w:ins w:id="1379" w:author="Huawei" w:date="2019-09-26T19:01:00Z"/>
        </w:trPr>
        <w:tc>
          <w:tcPr>
            <w:tcW w:w="3429"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H"/>
              <w:rPr>
                <w:ins w:id="1380" w:author="Huawei" w:date="2019-09-26T19:01:00Z"/>
                <w:lang w:eastAsia="ja-JP"/>
              </w:rPr>
            </w:pPr>
            <w:ins w:id="1381" w:author="Huawei" w:date="2019-09-26T19:01:00Z">
              <w:r w:rsidRPr="00AA5DA2">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H"/>
              <w:rPr>
                <w:ins w:id="1382" w:author="Huawei" w:date="2019-09-26T19:01:00Z"/>
                <w:lang w:eastAsia="ja-JP"/>
              </w:rPr>
            </w:pPr>
            <w:ins w:id="1383" w:author="Huawei" w:date="2019-09-26T19:01:00Z">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H"/>
              <w:rPr>
                <w:ins w:id="1384" w:author="Huawei" w:date="2019-09-26T19:01:00Z"/>
                <w:lang w:eastAsia="ja-JP"/>
              </w:rPr>
            </w:pPr>
            <w:ins w:id="1385" w:author="Huawei" w:date="2019-09-26T19:01:00Z">
              <w:r w:rsidRPr="00AA5DA2">
                <w:rPr>
                  <w:lang w:eastAsia="ja-JP"/>
                </w:rPr>
                <w:t>Range</w:t>
              </w:r>
            </w:ins>
          </w:p>
        </w:tc>
        <w:tc>
          <w:tcPr>
            <w:tcW w:w="213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H"/>
              <w:rPr>
                <w:ins w:id="1386" w:author="Huawei" w:date="2019-09-26T19:01:00Z"/>
                <w:lang w:eastAsia="ja-JP"/>
              </w:rPr>
            </w:pPr>
            <w:ins w:id="1387" w:author="Huawei" w:date="2019-09-26T19:01:00Z">
              <w:r w:rsidRPr="00AA5DA2">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H"/>
              <w:rPr>
                <w:ins w:id="1388" w:author="Huawei" w:date="2019-09-26T19:01:00Z"/>
                <w:lang w:eastAsia="ja-JP"/>
              </w:rPr>
            </w:pPr>
            <w:ins w:id="1389" w:author="Huawei" w:date="2019-09-26T19:01:00Z">
              <w:r w:rsidRPr="00AA5DA2">
                <w:rPr>
                  <w:lang w:eastAsia="ja-JP"/>
                </w:rPr>
                <w:t>Semantics description</w:t>
              </w:r>
            </w:ins>
          </w:p>
        </w:tc>
      </w:tr>
      <w:tr w:rsidR="00A0474D" w:rsidRPr="00AA5DA2" w:rsidTr="002A3C9A">
        <w:trPr>
          <w:jc w:val="center"/>
          <w:ins w:id="1390" w:author="Huawei" w:date="2019-09-26T19:01:00Z"/>
        </w:trPr>
        <w:tc>
          <w:tcPr>
            <w:tcW w:w="3429"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391" w:author="Huawei" w:date="2019-09-26T19:01:00Z"/>
                <w:lang w:eastAsia="ja-JP"/>
              </w:rPr>
            </w:pPr>
            <w:ins w:id="1392" w:author="Huawei" w:date="2019-09-26T19:01:00Z">
              <w:r w:rsidRPr="00AA5DA2">
                <w:rPr>
                  <w:lang w:eastAsia="ja-JP"/>
                </w:rPr>
                <w:t>DL GBR PRB usage</w:t>
              </w:r>
            </w:ins>
          </w:p>
        </w:tc>
        <w:tc>
          <w:tcPr>
            <w:tcW w:w="111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393" w:author="Huawei" w:date="2019-09-26T19:01:00Z"/>
                <w:lang w:eastAsia="ja-JP"/>
              </w:rPr>
            </w:pPr>
            <w:ins w:id="1394" w:author="Huawei" w:date="2019-09-26T19:01: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395" w:author="Huawei" w:date="2019-09-26T19:01:00Z"/>
                <w:lang w:eastAsia="ja-JP"/>
              </w:rPr>
            </w:pPr>
          </w:p>
        </w:tc>
        <w:tc>
          <w:tcPr>
            <w:tcW w:w="213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396" w:author="Huawei" w:date="2019-09-26T19:01:00Z"/>
                <w:szCs w:val="18"/>
                <w:lang w:eastAsia="ja-JP"/>
              </w:rPr>
            </w:pPr>
            <w:ins w:id="1397" w:author="Huawei" w:date="2019-09-26T19:01:00Z">
              <w:r w:rsidRPr="00AA5DA2">
                <w:rPr>
                  <w:rFonts w:cs="Arial"/>
                  <w:szCs w:val="18"/>
                  <w:lang w:eastAsia="ja-JP"/>
                </w:rPr>
                <w:t>INTEGER (0..100)</w:t>
              </w:r>
            </w:ins>
          </w:p>
        </w:tc>
        <w:tc>
          <w:tcPr>
            <w:tcW w:w="223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398" w:author="Huawei" w:date="2019-09-26T19:01:00Z"/>
                <w:lang w:eastAsia="ja-JP"/>
              </w:rPr>
            </w:pPr>
          </w:p>
        </w:tc>
      </w:tr>
      <w:tr w:rsidR="00A0474D" w:rsidRPr="00AA5DA2" w:rsidTr="002A3C9A">
        <w:trPr>
          <w:jc w:val="center"/>
          <w:ins w:id="1399" w:author="Huawei" w:date="2019-09-26T19:01:00Z"/>
        </w:trPr>
        <w:tc>
          <w:tcPr>
            <w:tcW w:w="3429"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400" w:author="Huawei" w:date="2019-09-26T19:01:00Z"/>
                <w:lang w:eastAsia="ja-JP"/>
              </w:rPr>
            </w:pPr>
            <w:ins w:id="1401" w:author="Huawei" w:date="2019-09-26T19:01:00Z">
              <w:r w:rsidRPr="00AA5DA2">
                <w:rPr>
                  <w:lang w:eastAsia="ja-JP"/>
                </w:rPr>
                <w:t>UL GBR PRB usage</w:t>
              </w:r>
            </w:ins>
          </w:p>
        </w:tc>
        <w:tc>
          <w:tcPr>
            <w:tcW w:w="111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402" w:author="Huawei" w:date="2019-09-26T19:01:00Z"/>
                <w:lang w:eastAsia="ja-JP"/>
              </w:rPr>
            </w:pPr>
            <w:ins w:id="1403" w:author="Huawei" w:date="2019-09-26T19:01: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404" w:author="Huawei" w:date="2019-09-26T19:01:00Z"/>
                <w:lang w:eastAsia="ja-JP"/>
              </w:rPr>
            </w:pPr>
          </w:p>
        </w:tc>
        <w:tc>
          <w:tcPr>
            <w:tcW w:w="213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405" w:author="Huawei" w:date="2019-09-26T19:01:00Z"/>
                <w:lang w:eastAsia="ja-JP"/>
              </w:rPr>
            </w:pPr>
            <w:ins w:id="1406" w:author="Huawei" w:date="2019-09-26T19:01:00Z">
              <w:r w:rsidRPr="00AA5DA2">
                <w:rPr>
                  <w:rFonts w:cs="Arial"/>
                  <w:szCs w:val="18"/>
                  <w:lang w:eastAsia="ja-JP"/>
                </w:rPr>
                <w:t>INTEGER (0..100)</w:t>
              </w:r>
            </w:ins>
          </w:p>
        </w:tc>
        <w:tc>
          <w:tcPr>
            <w:tcW w:w="223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407" w:author="Huawei" w:date="2019-09-26T19:01:00Z"/>
                <w:lang w:eastAsia="ja-JP"/>
              </w:rPr>
            </w:pPr>
          </w:p>
        </w:tc>
      </w:tr>
      <w:tr w:rsidR="00A0474D" w:rsidRPr="00AA5DA2" w:rsidTr="002A3C9A">
        <w:trPr>
          <w:jc w:val="center"/>
          <w:ins w:id="1408" w:author="Huawei" w:date="2019-09-26T19:01:00Z"/>
        </w:trPr>
        <w:tc>
          <w:tcPr>
            <w:tcW w:w="3429"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409" w:author="Huawei" w:date="2019-09-26T19:01:00Z"/>
                <w:lang w:eastAsia="ja-JP"/>
              </w:rPr>
            </w:pPr>
            <w:ins w:id="1410" w:author="Huawei" w:date="2019-09-26T19:01:00Z">
              <w:r>
                <w:rPr>
                  <w:lang w:eastAsia="ja-JP"/>
                </w:rPr>
                <w:t>SUL GBR PRB usage</w:t>
              </w:r>
            </w:ins>
          </w:p>
        </w:tc>
        <w:tc>
          <w:tcPr>
            <w:tcW w:w="111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411" w:author="Huawei" w:date="2019-09-26T19:01:00Z"/>
                <w:lang w:eastAsia="ja-JP"/>
              </w:rPr>
            </w:pPr>
            <w:ins w:id="1412" w:author="Huawei" w:date="2019-09-26T19:01: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413" w:author="Huawei" w:date="2019-09-26T19:01:00Z"/>
                <w:lang w:eastAsia="ja-JP"/>
              </w:rPr>
            </w:pPr>
          </w:p>
        </w:tc>
        <w:tc>
          <w:tcPr>
            <w:tcW w:w="213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414" w:author="Huawei" w:date="2019-09-26T19:01:00Z"/>
                <w:rFonts w:cs="Arial"/>
                <w:szCs w:val="18"/>
                <w:lang w:eastAsia="ja-JP"/>
              </w:rPr>
            </w:pPr>
            <w:ins w:id="1415" w:author="Huawei" w:date="2019-09-26T19:01:00Z">
              <w:r w:rsidRPr="00AA5DA2">
                <w:rPr>
                  <w:rFonts w:cs="Arial"/>
                  <w:szCs w:val="18"/>
                  <w:lang w:eastAsia="ja-JP"/>
                </w:rPr>
                <w:t>INTEGER (0..100)</w:t>
              </w:r>
            </w:ins>
          </w:p>
        </w:tc>
        <w:tc>
          <w:tcPr>
            <w:tcW w:w="223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416" w:author="Huawei" w:date="2019-09-26T19:01:00Z"/>
                <w:lang w:eastAsia="ja-JP"/>
              </w:rPr>
            </w:pPr>
          </w:p>
        </w:tc>
      </w:tr>
      <w:tr w:rsidR="00A0474D" w:rsidRPr="00AA5DA2" w:rsidTr="002A3C9A">
        <w:trPr>
          <w:jc w:val="center"/>
          <w:ins w:id="1417" w:author="Huawei" w:date="2019-09-26T19:01:00Z"/>
        </w:trPr>
        <w:tc>
          <w:tcPr>
            <w:tcW w:w="3429"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418" w:author="Huawei" w:date="2019-09-26T19:01:00Z"/>
                <w:lang w:eastAsia="ja-JP"/>
              </w:rPr>
            </w:pPr>
            <w:ins w:id="1419" w:author="Huawei" w:date="2019-09-26T19:01:00Z">
              <w:r w:rsidRPr="00AA5DA2">
                <w:rPr>
                  <w:lang w:eastAsia="ja-JP"/>
                </w:rPr>
                <w:t>DL non-GBR PRB usage</w:t>
              </w:r>
            </w:ins>
          </w:p>
        </w:tc>
        <w:tc>
          <w:tcPr>
            <w:tcW w:w="111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420" w:author="Huawei" w:date="2019-09-26T19:01:00Z"/>
                <w:lang w:eastAsia="ja-JP"/>
              </w:rPr>
            </w:pPr>
            <w:ins w:id="1421" w:author="Huawei" w:date="2019-09-26T19:01: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422" w:author="Huawei" w:date="2019-09-26T19:01:00Z"/>
                <w:lang w:eastAsia="ja-JP"/>
              </w:rPr>
            </w:pPr>
          </w:p>
        </w:tc>
        <w:tc>
          <w:tcPr>
            <w:tcW w:w="213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423" w:author="Huawei" w:date="2019-09-26T19:01:00Z"/>
                <w:lang w:eastAsia="ja-JP"/>
              </w:rPr>
            </w:pPr>
            <w:ins w:id="1424" w:author="Huawei" w:date="2019-09-26T19:01:00Z">
              <w:r w:rsidRPr="00AA5DA2">
                <w:rPr>
                  <w:rFonts w:cs="Arial"/>
                  <w:szCs w:val="18"/>
                  <w:lang w:eastAsia="ja-JP"/>
                </w:rPr>
                <w:t>INTEGER (0..100)</w:t>
              </w:r>
            </w:ins>
          </w:p>
        </w:tc>
        <w:tc>
          <w:tcPr>
            <w:tcW w:w="223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425" w:author="Huawei" w:date="2019-09-26T19:01:00Z"/>
                <w:lang w:eastAsia="ja-JP"/>
              </w:rPr>
            </w:pPr>
          </w:p>
        </w:tc>
      </w:tr>
      <w:tr w:rsidR="00A0474D" w:rsidRPr="00AA5DA2" w:rsidTr="002A3C9A">
        <w:trPr>
          <w:jc w:val="center"/>
          <w:ins w:id="1426" w:author="Huawei" w:date="2019-09-26T19:01:00Z"/>
        </w:trPr>
        <w:tc>
          <w:tcPr>
            <w:tcW w:w="3429"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427" w:author="Huawei" w:date="2019-09-26T19:01:00Z"/>
                <w:lang w:eastAsia="ja-JP"/>
              </w:rPr>
            </w:pPr>
            <w:ins w:id="1428" w:author="Huawei" w:date="2019-09-26T19:01:00Z">
              <w:r w:rsidRPr="00AA5DA2">
                <w:rPr>
                  <w:lang w:eastAsia="ja-JP"/>
                </w:rPr>
                <w:t>UL non-GBR PRB usage</w:t>
              </w:r>
            </w:ins>
          </w:p>
        </w:tc>
        <w:tc>
          <w:tcPr>
            <w:tcW w:w="111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429" w:author="Huawei" w:date="2019-09-26T19:01:00Z"/>
                <w:lang w:eastAsia="ja-JP"/>
              </w:rPr>
            </w:pPr>
            <w:ins w:id="1430" w:author="Huawei" w:date="2019-09-26T19:01: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431" w:author="Huawei" w:date="2019-09-26T19:01:00Z"/>
                <w:lang w:eastAsia="ja-JP"/>
              </w:rPr>
            </w:pPr>
          </w:p>
        </w:tc>
        <w:tc>
          <w:tcPr>
            <w:tcW w:w="213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432" w:author="Huawei" w:date="2019-09-26T19:01:00Z"/>
                <w:lang w:eastAsia="ja-JP"/>
              </w:rPr>
            </w:pPr>
            <w:ins w:id="1433" w:author="Huawei" w:date="2019-09-26T19:01:00Z">
              <w:r w:rsidRPr="00AA5DA2">
                <w:rPr>
                  <w:rFonts w:cs="Arial"/>
                  <w:szCs w:val="18"/>
                  <w:lang w:eastAsia="ja-JP"/>
                </w:rPr>
                <w:t>INTEGER (0..100)</w:t>
              </w:r>
            </w:ins>
          </w:p>
        </w:tc>
        <w:tc>
          <w:tcPr>
            <w:tcW w:w="223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434" w:author="Huawei" w:date="2019-09-26T19:01:00Z"/>
                <w:lang w:eastAsia="ja-JP"/>
              </w:rPr>
            </w:pPr>
          </w:p>
        </w:tc>
      </w:tr>
      <w:tr w:rsidR="00A0474D" w:rsidRPr="00AA5DA2" w:rsidTr="002A3C9A">
        <w:trPr>
          <w:jc w:val="center"/>
          <w:ins w:id="1435" w:author="Huawei" w:date="2019-09-26T19:01:00Z"/>
        </w:trPr>
        <w:tc>
          <w:tcPr>
            <w:tcW w:w="3429"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436" w:author="Huawei" w:date="2019-09-26T19:01:00Z"/>
                <w:lang w:eastAsia="ja-JP"/>
              </w:rPr>
            </w:pPr>
            <w:ins w:id="1437" w:author="Huawei" w:date="2019-09-26T19:01:00Z">
              <w:r>
                <w:rPr>
                  <w:lang w:eastAsia="ja-JP"/>
                </w:rPr>
                <w:t>SUL non-GBR PRB usage</w:t>
              </w:r>
            </w:ins>
          </w:p>
        </w:tc>
        <w:tc>
          <w:tcPr>
            <w:tcW w:w="111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438" w:author="Huawei" w:date="2019-09-26T19:01:00Z"/>
                <w:lang w:eastAsia="ja-JP"/>
              </w:rPr>
            </w:pPr>
            <w:ins w:id="1439" w:author="Huawei" w:date="2019-09-26T19:01: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440" w:author="Huawei" w:date="2019-09-26T19:01:00Z"/>
                <w:lang w:eastAsia="ja-JP"/>
              </w:rPr>
            </w:pPr>
          </w:p>
        </w:tc>
        <w:tc>
          <w:tcPr>
            <w:tcW w:w="213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441" w:author="Huawei" w:date="2019-09-26T19:01:00Z"/>
                <w:rFonts w:cs="Arial"/>
                <w:szCs w:val="18"/>
                <w:lang w:eastAsia="ja-JP"/>
              </w:rPr>
            </w:pPr>
            <w:ins w:id="1442" w:author="Huawei" w:date="2019-09-26T19:01:00Z">
              <w:r w:rsidRPr="00AA5DA2">
                <w:rPr>
                  <w:rFonts w:cs="Arial"/>
                  <w:szCs w:val="18"/>
                  <w:lang w:eastAsia="ja-JP"/>
                </w:rPr>
                <w:t>INTEGER (0..100)</w:t>
              </w:r>
            </w:ins>
          </w:p>
        </w:tc>
        <w:tc>
          <w:tcPr>
            <w:tcW w:w="223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443" w:author="Huawei" w:date="2019-09-26T19:01:00Z"/>
                <w:lang w:eastAsia="ja-JP"/>
              </w:rPr>
            </w:pPr>
          </w:p>
        </w:tc>
      </w:tr>
      <w:tr w:rsidR="00A0474D" w:rsidRPr="00AA5DA2" w:rsidTr="002A3C9A">
        <w:trPr>
          <w:jc w:val="center"/>
          <w:ins w:id="1444" w:author="Huawei" w:date="2019-09-26T19:01:00Z"/>
        </w:trPr>
        <w:tc>
          <w:tcPr>
            <w:tcW w:w="3429"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445" w:author="Huawei" w:date="2019-09-26T19:01:00Z"/>
                <w:lang w:eastAsia="ja-JP"/>
              </w:rPr>
            </w:pPr>
            <w:ins w:id="1446" w:author="Huawei" w:date="2019-09-26T19:01:00Z">
              <w:r w:rsidRPr="00AA5DA2">
                <w:rPr>
                  <w:lang w:eastAsia="ja-JP"/>
                </w:rPr>
                <w:t>DL Total PRB usage</w:t>
              </w:r>
            </w:ins>
          </w:p>
        </w:tc>
        <w:tc>
          <w:tcPr>
            <w:tcW w:w="111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447" w:author="Huawei" w:date="2019-09-26T19:01:00Z"/>
                <w:lang w:eastAsia="ja-JP"/>
              </w:rPr>
            </w:pPr>
            <w:ins w:id="1448" w:author="Huawei" w:date="2019-09-26T19:01: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449" w:author="Huawei" w:date="2019-09-26T19:01:00Z"/>
                <w:lang w:eastAsia="ja-JP"/>
              </w:rPr>
            </w:pPr>
          </w:p>
        </w:tc>
        <w:tc>
          <w:tcPr>
            <w:tcW w:w="213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450" w:author="Huawei" w:date="2019-09-26T19:01:00Z"/>
                <w:lang w:eastAsia="ja-JP"/>
              </w:rPr>
            </w:pPr>
            <w:ins w:id="1451" w:author="Huawei" w:date="2019-09-26T19:01:00Z">
              <w:r w:rsidRPr="00AA5DA2">
                <w:rPr>
                  <w:rFonts w:cs="Arial"/>
                  <w:szCs w:val="18"/>
                  <w:lang w:eastAsia="ja-JP"/>
                </w:rPr>
                <w:t>INTEGER (0..100)</w:t>
              </w:r>
            </w:ins>
          </w:p>
        </w:tc>
        <w:tc>
          <w:tcPr>
            <w:tcW w:w="223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452" w:author="Huawei" w:date="2019-09-26T19:01:00Z"/>
                <w:lang w:eastAsia="ja-JP"/>
              </w:rPr>
            </w:pPr>
          </w:p>
        </w:tc>
      </w:tr>
      <w:tr w:rsidR="00A0474D" w:rsidRPr="00AA5DA2" w:rsidTr="002A3C9A">
        <w:trPr>
          <w:jc w:val="center"/>
          <w:ins w:id="1453" w:author="Huawei" w:date="2019-09-26T19:01:00Z"/>
        </w:trPr>
        <w:tc>
          <w:tcPr>
            <w:tcW w:w="3429"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454" w:author="Huawei" w:date="2019-09-26T19:01:00Z"/>
                <w:lang w:eastAsia="ja-JP"/>
              </w:rPr>
            </w:pPr>
            <w:ins w:id="1455" w:author="Huawei" w:date="2019-09-26T19:01:00Z">
              <w:r w:rsidRPr="00AA5DA2">
                <w:rPr>
                  <w:lang w:eastAsia="ja-JP"/>
                </w:rPr>
                <w:t>UL Total PRB usage</w:t>
              </w:r>
            </w:ins>
          </w:p>
        </w:tc>
        <w:tc>
          <w:tcPr>
            <w:tcW w:w="111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456" w:author="Huawei" w:date="2019-09-26T19:01:00Z"/>
                <w:lang w:eastAsia="ja-JP"/>
              </w:rPr>
            </w:pPr>
            <w:ins w:id="1457" w:author="Huawei" w:date="2019-09-26T19:01: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458" w:author="Huawei" w:date="2019-09-26T19:01:00Z"/>
                <w:lang w:eastAsia="ja-JP"/>
              </w:rPr>
            </w:pPr>
          </w:p>
        </w:tc>
        <w:tc>
          <w:tcPr>
            <w:tcW w:w="213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459" w:author="Huawei" w:date="2019-09-26T19:01:00Z"/>
                <w:lang w:eastAsia="ja-JP"/>
              </w:rPr>
            </w:pPr>
            <w:ins w:id="1460" w:author="Huawei" w:date="2019-09-26T19:01:00Z">
              <w:r w:rsidRPr="00AA5DA2">
                <w:rPr>
                  <w:rFonts w:cs="Arial"/>
                  <w:szCs w:val="18"/>
                  <w:lang w:eastAsia="ja-JP"/>
                </w:rPr>
                <w:t>INTEGER (0..100)</w:t>
              </w:r>
            </w:ins>
          </w:p>
        </w:tc>
        <w:tc>
          <w:tcPr>
            <w:tcW w:w="223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461" w:author="Huawei" w:date="2019-09-26T19:01:00Z"/>
                <w:lang w:eastAsia="ja-JP"/>
              </w:rPr>
            </w:pPr>
          </w:p>
        </w:tc>
      </w:tr>
      <w:tr w:rsidR="00A0474D" w:rsidRPr="00AA5DA2" w:rsidTr="002A3C9A">
        <w:trPr>
          <w:jc w:val="center"/>
          <w:ins w:id="1462" w:author="Huawei" w:date="2019-09-26T19:01:00Z"/>
        </w:trPr>
        <w:tc>
          <w:tcPr>
            <w:tcW w:w="3429"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463" w:author="Huawei" w:date="2019-09-26T19:01:00Z"/>
                <w:lang w:eastAsia="ja-JP"/>
              </w:rPr>
            </w:pPr>
            <w:ins w:id="1464" w:author="Huawei" w:date="2019-09-26T19:01:00Z">
              <w:r>
                <w:rPr>
                  <w:lang w:eastAsia="ja-JP"/>
                </w:rPr>
                <w:t>SUL Total PRB usage</w:t>
              </w:r>
            </w:ins>
          </w:p>
        </w:tc>
        <w:tc>
          <w:tcPr>
            <w:tcW w:w="111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465" w:author="Huawei" w:date="2019-09-26T19:01:00Z"/>
                <w:lang w:eastAsia="ja-JP"/>
              </w:rPr>
            </w:pPr>
            <w:ins w:id="1466" w:author="Huawei" w:date="2019-09-26T19:01: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467" w:author="Huawei" w:date="2019-09-26T19:01:00Z"/>
                <w:lang w:eastAsia="ja-JP"/>
              </w:rPr>
            </w:pPr>
          </w:p>
        </w:tc>
        <w:tc>
          <w:tcPr>
            <w:tcW w:w="213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468" w:author="Huawei" w:date="2019-09-26T19:01:00Z"/>
                <w:rFonts w:cs="Arial"/>
                <w:szCs w:val="18"/>
                <w:lang w:eastAsia="ja-JP"/>
              </w:rPr>
            </w:pPr>
            <w:ins w:id="1469" w:author="Huawei" w:date="2019-09-26T19:01:00Z">
              <w:r w:rsidRPr="00AA5DA2">
                <w:rPr>
                  <w:rFonts w:cs="Arial"/>
                  <w:szCs w:val="18"/>
                  <w:lang w:eastAsia="ja-JP"/>
                </w:rPr>
                <w:t>INTEGER (0..100)</w:t>
              </w:r>
            </w:ins>
          </w:p>
        </w:tc>
        <w:tc>
          <w:tcPr>
            <w:tcW w:w="223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470" w:author="Huawei" w:date="2019-09-26T19:01:00Z"/>
                <w:lang w:eastAsia="ja-JP"/>
              </w:rPr>
            </w:pPr>
          </w:p>
        </w:tc>
      </w:tr>
      <w:tr w:rsidR="00A0474D" w:rsidRPr="00AA5DA2" w:rsidTr="002A3C9A">
        <w:trPr>
          <w:jc w:val="center"/>
          <w:ins w:id="1471" w:author="Huawei" w:date="2019-09-26T19:01:00Z"/>
        </w:trPr>
        <w:tc>
          <w:tcPr>
            <w:tcW w:w="3429"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472" w:author="Huawei" w:date="2019-09-26T19:01:00Z"/>
                <w:lang w:eastAsia="ja-JP"/>
              </w:rPr>
            </w:pPr>
            <w:ins w:id="1473" w:author="Huawei" w:date="2019-09-26T19:01:00Z">
              <w:r w:rsidRPr="00AA5DA2">
                <w:rPr>
                  <w:lang w:eastAsia="zh-CN"/>
                </w:rPr>
                <w:t>DL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474" w:author="Huawei" w:date="2019-09-26T19:01:00Z"/>
                <w:lang w:eastAsia="ja-JP"/>
              </w:rPr>
            </w:pPr>
            <w:ins w:id="1475" w:author="Huawei" w:date="2019-09-26T19:01:00Z">
              <w:r w:rsidRPr="00AA5DA2">
                <w:rPr>
                  <w:lang w:eastAsia="zh-CN"/>
                </w:rPr>
                <w:t>O</w:t>
              </w:r>
            </w:ins>
          </w:p>
        </w:tc>
        <w:tc>
          <w:tcPr>
            <w:tcW w:w="86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476" w:author="Huawei" w:date="2019-09-26T19:01:00Z"/>
                <w:lang w:eastAsia="ja-JP"/>
              </w:rPr>
            </w:pPr>
          </w:p>
        </w:tc>
        <w:tc>
          <w:tcPr>
            <w:tcW w:w="213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477" w:author="Huawei" w:date="2019-09-26T19:01:00Z"/>
                <w:rFonts w:cs="Arial"/>
                <w:szCs w:val="18"/>
                <w:lang w:eastAsia="ja-JP"/>
              </w:rPr>
            </w:pPr>
            <w:ins w:id="1478" w:author="Huawei" w:date="2019-09-26T19:01:00Z">
              <w:r w:rsidRPr="00AA5DA2">
                <w:rPr>
                  <w:rFonts w:cs="Arial"/>
                  <w:szCs w:val="18"/>
                  <w:lang w:eastAsia="ja-JP"/>
                </w:rPr>
                <w:t>INTEGER (0..100)</w:t>
              </w:r>
            </w:ins>
          </w:p>
        </w:tc>
        <w:tc>
          <w:tcPr>
            <w:tcW w:w="223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479" w:author="Huawei" w:date="2019-09-26T19:01:00Z"/>
                <w:lang w:eastAsia="ja-JP"/>
              </w:rPr>
            </w:pPr>
          </w:p>
        </w:tc>
      </w:tr>
      <w:tr w:rsidR="00A0474D" w:rsidRPr="00AA5DA2" w:rsidTr="002A3C9A">
        <w:trPr>
          <w:jc w:val="center"/>
          <w:ins w:id="1480" w:author="Huawei" w:date="2019-09-26T19:01:00Z"/>
        </w:trPr>
        <w:tc>
          <w:tcPr>
            <w:tcW w:w="3429"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481" w:author="Huawei" w:date="2019-09-26T19:01:00Z"/>
                <w:lang w:eastAsia="ja-JP"/>
              </w:rPr>
            </w:pPr>
            <w:ins w:id="1482" w:author="Huawei" w:date="2019-09-26T19:01:00Z">
              <w:r w:rsidRPr="00AA5DA2">
                <w:rPr>
                  <w:lang w:eastAsia="zh-CN"/>
                </w:rPr>
                <w:t>UL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483" w:author="Huawei" w:date="2019-09-26T19:01:00Z"/>
                <w:lang w:eastAsia="ja-JP"/>
              </w:rPr>
            </w:pPr>
            <w:ins w:id="1484" w:author="Huawei" w:date="2019-09-26T19:01:00Z">
              <w:r w:rsidRPr="00AA5DA2">
                <w:rPr>
                  <w:lang w:eastAsia="zh-CN"/>
                </w:rPr>
                <w:t>O</w:t>
              </w:r>
            </w:ins>
          </w:p>
        </w:tc>
        <w:tc>
          <w:tcPr>
            <w:tcW w:w="86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485" w:author="Huawei" w:date="2019-09-26T19:01:00Z"/>
                <w:lang w:eastAsia="ja-JP"/>
              </w:rPr>
            </w:pPr>
          </w:p>
        </w:tc>
        <w:tc>
          <w:tcPr>
            <w:tcW w:w="213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486" w:author="Huawei" w:date="2019-09-26T19:01:00Z"/>
                <w:rFonts w:cs="Arial"/>
                <w:szCs w:val="18"/>
                <w:lang w:eastAsia="ja-JP"/>
              </w:rPr>
            </w:pPr>
            <w:ins w:id="1487" w:author="Huawei" w:date="2019-09-26T19:01:00Z">
              <w:r w:rsidRPr="00AA5DA2">
                <w:rPr>
                  <w:rFonts w:cs="Arial"/>
                  <w:szCs w:val="18"/>
                  <w:lang w:eastAsia="ja-JP"/>
                </w:rPr>
                <w:t>INTEGER (0..100)</w:t>
              </w:r>
            </w:ins>
          </w:p>
        </w:tc>
        <w:tc>
          <w:tcPr>
            <w:tcW w:w="2237" w:type="dxa"/>
            <w:tcBorders>
              <w:top w:val="single" w:sz="4" w:space="0" w:color="auto"/>
              <w:left w:val="single" w:sz="4" w:space="0" w:color="auto"/>
              <w:bottom w:val="single" w:sz="4" w:space="0" w:color="auto"/>
              <w:right w:val="single" w:sz="4" w:space="0" w:color="auto"/>
            </w:tcBorders>
          </w:tcPr>
          <w:p w:rsidR="00A0474D" w:rsidRPr="00AA5DA2" w:rsidRDefault="00A0474D" w:rsidP="002A3C9A">
            <w:pPr>
              <w:pStyle w:val="TAL"/>
              <w:rPr>
                <w:ins w:id="1488" w:author="Huawei" w:date="2019-09-26T19:01:00Z"/>
                <w:lang w:eastAsia="ja-JP"/>
              </w:rPr>
            </w:pPr>
          </w:p>
        </w:tc>
      </w:tr>
    </w:tbl>
    <w:p w:rsidR="00A0474D" w:rsidRPr="00AA5DA2" w:rsidRDefault="00A0474D" w:rsidP="00A0474D">
      <w:pPr>
        <w:rPr>
          <w:ins w:id="1489" w:author="Huawei" w:date="2019-09-26T19:01:00Z"/>
        </w:rPr>
      </w:pPr>
    </w:p>
    <w:p w:rsidR="00A0474D" w:rsidRPr="00AA5DA2" w:rsidRDefault="00A0474D" w:rsidP="00AE11AB">
      <w:pPr>
        <w:pStyle w:val="Heading4"/>
        <w:overflowPunct w:val="0"/>
        <w:autoSpaceDE w:val="0"/>
        <w:autoSpaceDN w:val="0"/>
        <w:adjustRightInd w:val="0"/>
        <w:textAlignment w:val="baseline"/>
        <w:rPr>
          <w:ins w:id="1490" w:author="Huawei" w:date="2019-09-26T19:01:00Z"/>
          <w:rFonts w:eastAsia="Batang"/>
        </w:rPr>
      </w:pPr>
      <w:bookmarkStart w:id="1491" w:name="_Toc5691180"/>
      <w:ins w:id="1492" w:author="Huawei" w:date="2019-09-26T19:01:00Z">
        <w:r w:rsidRPr="00AA5DA2">
          <w:rPr>
            <w:rFonts w:eastAsia="Batang"/>
          </w:rPr>
          <w:t>9.2.</w:t>
        </w:r>
      </w:ins>
      <w:ins w:id="1493" w:author="Huawei" w:date="2019-09-27T12:17:00Z">
        <w:r w:rsidR="00AE11AB">
          <w:rPr>
            <w:rFonts w:eastAsia="Batang"/>
          </w:rPr>
          <w:t>3</w:t>
        </w:r>
      </w:ins>
      <w:ins w:id="1494" w:author="Huawei" w:date="2019-09-26T19:01:00Z">
        <w:r>
          <w:rPr>
            <w:rFonts w:eastAsia="Batang"/>
          </w:rPr>
          <w:t>.X4</w:t>
        </w:r>
        <w:r w:rsidRPr="00AA5DA2">
          <w:rPr>
            <w:rFonts w:eastAsia="Batang"/>
          </w:rPr>
          <w:tab/>
          <w:t>Composite Available Capacity Group</w:t>
        </w:r>
        <w:bookmarkEnd w:id="1491"/>
      </w:ins>
    </w:p>
    <w:p w:rsidR="00A0474D" w:rsidRPr="00AA5DA2" w:rsidRDefault="00A0474D" w:rsidP="00A0474D">
      <w:pPr>
        <w:rPr>
          <w:ins w:id="1495" w:author="Huawei" w:date="2019-09-26T19:01:00Z"/>
        </w:rPr>
      </w:pPr>
      <w:ins w:id="1496" w:author="Huawei" w:date="2019-09-26T19:01:00Z">
        <w:r w:rsidRPr="00AA5DA2">
          <w:t xml:space="preserve">The </w:t>
        </w:r>
        <w:r w:rsidRPr="00AA5DA2">
          <w:rPr>
            <w:i/>
            <w:iCs/>
          </w:rPr>
          <w:t>Composite Available Capacity Group</w:t>
        </w:r>
        <w:r w:rsidRPr="00AA5DA2">
          <w:t xml:space="preserve"> IE indicates the overall available resourc</w:t>
        </w:r>
        <w:r>
          <w:t>e level in the cell</w:t>
        </w:r>
      </w:ins>
      <w:ins w:id="1497" w:author="Huawei" w:date="2019-09-27T12:19:00Z">
        <w:r w:rsidR="00AE11AB">
          <w:t xml:space="preserve"> or in the S-NSSAI</w:t>
        </w:r>
      </w:ins>
      <w:ins w:id="1498" w:author="Huawei" w:date="2019-09-26T19:01:00Z">
        <w:r>
          <w:t xml:space="preserve"> in Downlink,</w:t>
        </w:r>
        <w:r w:rsidRPr="00AA5DA2">
          <w:t xml:space="preserve"> Uplink</w:t>
        </w:r>
        <w:r>
          <w:t xml:space="preserve"> and </w:t>
        </w:r>
        <w:r>
          <w:rPr>
            <w:lang w:eastAsia="zh-CN"/>
          </w:rPr>
          <w:t>supplementary Uplink</w:t>
        </w:r>
        <w:r w:rsidRPr="00AA5DA2">
          <w:t>.</w:t>
        </w:r>
      </w:ins>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gridCol w:w="1080"/>
        <w:gridCol w:w="1080"/>
      </w:tblGrid>
      <w:tr w:rsidR="00A0474D" w:rsidRPr="00AA5DA2" w:rsidTr="002A3C9A">
        <w:trPr>
          <w:ins w:id="1499" w:author="Huawei" w:date="2019-09-26T19:01:00Z"/>
        </w:trPr>
        <w:tc>
          <w:tcPr>
            <w:tcW w:w="2628" w:type="dxa"/>
          </w:tcPr>
          <w:p w:rsidR="00A0474D" w:rsidRPr="00AA5DA2" w:rsidRDefault="00A0474D" w:rsidP="002A3C9A">
            <w:pPr>
              <w:pStyle w:val="TAH"/>
              <w:rPr>
                <w:ins w:id="1500" w:author="Huawei" w:date="2019-09-26T19:01:00Z"/>
                <w:lang w:eastAsia="ja-JP"/>
              </w:rPr>
            </w:pPr>
            <w:ins w:id="1501" w:author="Huawei" w:date="2019-09-26T19:01:00Z">
              <w:r w:rsidRPr="00AA5DA2">
                <w:rPr>
                  <w:lang w:eastAsia="ja-JP"/>
                </w:rPr>
                <w:t>IE/Group Name</w:t>
              </w:r>
            </w:ins>
          </w:p>
        </w:tc>
        <w:tc>
          <w:tcPr>
            <w:tcW w:w="1080" w:type="dxa"/>
          </w:tcPr>
          <w:p w:rsidR="00A0474D" w:rsidRPr="00AA5DA2" w:rsidRDefault="00A0474D" w:rsidP="002A3C9A">
            <w:pPr>
              <w:pStyle w:val="TAH"/>
              <w:rPr>
                <w:ins w:id="1502" w:author="Huawei" w:date="2019-09-26T19:01:00Z"/>
                <w:lang w:eastAsia="ja-JP"/>
              </w:rPr>
            </w:pPr>
            <w:ins w:id="1503" w:author="Huawei" w:date="2019-09-26T19:01:00Z">
              <w:r w:rsidRPr="00AA5DA2">
                <w:rPr>
                  <w:lang w:eastAsia="ja-JP"/>
                </w:rPr>
                <w:t>Presence</w:t>
              </w:r>
            </w:ins>
          </w:p>
        </w:tc>
        <w:tc>
          <w:tcPr>
            <w:tcW w:w="900" w:type="dxa"/>
          </w:tcPr>
          <w:p w:rsidR="00A0474D" w:rsidRPr="00AA5DA2" w:rsidRDefault="00A0474D" w:rsidP="002A3C9A">
            <w:pPr>
              <w:pStyle w:val="TAH"/>
              <w:rPr>
                <w:ins w:id="1504" w:author="Huawei" w:date="2019-09-26T19:01:00Z"/>
                <w:lang w:eastAsia="ja-JP"/>
              </w:rPr>
            </w:pPr>
            <w:ins w:id="1505" w:author="Huawei" w:date="2019-09-26T19:01:00Z">
              <w:r w:rsidRPr="00AA5DA2">
                <w:rPr>
                  <w:lang w:eastAsia="ja-JP"/>
                </w:rPr>
                <w:t>Range</w:t>
              </w:r>
            </w:ins>
          </w:p>
        </w:tc>
        <w:tc>
          <w:tcPr>
            <w:tcW w:w="1260" w:type="dxa"/>
          </w:tcPr>
          <w:p w:rsidR="00A0474D" w:rsidRPr="00AA5DA2" w:rsidRDefault="00A0474D" w:rsidP="002A3C9A">
            <w:pPr>
              <w:pStyle w:val="TAH"/>
              <w:rPr>
                <w:ins w:id="1506" w:author="Huawei" w:date="2019-09-26T19:01:00Z"/>
                <w:lang w:eastAsia="ja-JP"/>
              </w:rPr>
            </w:pPr>
            <w:ins w:id="1507" w:author="Huawei" w:date="2019-09-26T19:01:00Z">
              <w:r w:rsidRPr="00AA5DA2">
                <w:rPr>
                  <w:lang w:eastAsia="ja-JP"/>
                </w:rPr>
                <w:t>IE type and reference</w:t>
              </w:r>
            </w:ins>
          </w:p>
        </w:tc>
        <w:tc>
          <w:tcPr>
            <w:tcW w:w="2160" w:type="dxa"/>
          </w:tcPr>
          <w:p w:rsidR="00A0474D" w:rsidRPr="00AA5DA2" w:rsidRDefault="00A0474D" w:rsidP="002A3C9A">
            <w:pPr>
              <w:pStyle w:val="TAH"/>
              <w:rPr>
                <w:ins w:id="1508" w:author="Huawei" w:date="2019-09-26T19:01:00Z"/>
                <w:lang w:eastAsia="ja-JP"/>
              </w:rPr>
            </w:pPr>
            <w:ins w:id="1509" w:author="Huawei" w:date="2019-09-26T19:01:00Z">
              <w:r w:rsidRPr="00AA5DA2">
                <w:rPr>
                  <w:lang w:eastAsia="ja-JP"/>
                </w:rPr>
                <w:t>Semantics description</w:t>
              </w:r>
            </w:ins>
          </w:p>
        </w:tc>
        <w:tc>
          <w:tcPr>
            <w:tcW w:w="1080" w:type="dxa"/>
          </w:tcPr>
          <w:p w:rsidR="00A0474D" w:rsidRPr="00AA5DA2" w:rsidRDefault="00A0474D" w:rsidP="002A3C9A">
            <w:pPr>
              <w:pStyle w:val="TAH"/>
              <w:rPr>
                <w:ins w:id="1510" w:author="Huawei" w:date="2019-09-26T19:01:00Z"/>
                <w:lang w:eastAsia="ja-JP"/>
              </w:rPr>
            </w:pPr>
            <w:ins w:id="1511" w:author="Huawei" w:date="2019-09-26T19:01:00Z">
              <w:r w:rsidRPr="00AA5DA2">
                <w:rPr>
                  <w:lang w:eastAsia="ja-JP"/>
                </w:rPr>
                <w:t>Criticality</w:t>
              </w:r>
            </w:ins>
          </w:p>
        </w:tc>
        <w:tc>
          <w:tcPr>
            <w:tcW w:w="1080" w:type="dxa"/>
          </w:tcPr>
          <w:p w:rsidR="00A0474D" w:rsidRPr="00AA5DA2" w:rsidRDefault="00A0474D" w:rsidP="002A3C9A">
            <w:pPr>
              <w:pStyle w:val="TAH"/>
              <w:rPr>
                <w:ins w:id="1512" w:author="Huawei" w:date="2019-09-26T19:01:00Z"/>
                <w:lang w:eastAsia="ja-JP"/>
              </w:rPr>
            </w:pPr>
            <w:ins w:id="1513" w:author="Huawei" w:date="2019-09-26T19:01:00Z">
              <w:r w:rsidRPr="00AA5DA2">
                <w:rPr>
                  <w:lang w:eastAsia="ja-JP"/>
                </w:rPr>
                <w:t>Assigned Criticality</w:t>
              </w:r>
            </w:ins>
          </w:p>
        </w:tc>
      </w:tr>
      <w:tr w:rsidR="00A0474D" w:rsidRPr="00AA5DA2" w:rsidTr="002A3C9A">
        <w:trPr>
          <w:ins w:id="1514" w:author="Huawei" w:date="2019-09-26T19:01:00Z"/>
        </w:trPr>
        <w:tc>
          <w:tcPr>
            <w:tcW w:w="2628" w:type="dxa"/>
          </w:tcPr>
          <w:p w:rsidR="00A0474D" w:rsidRPr="00AA5DA2" w:rsidRDefault="00A0474D" w:rsidP="002A3C9A">
            <w:pPr>
              <w:pStyle w:val="TAL"/>
              <w:rPr>
                <w:ins w:id="1515" w:author="Huawei" w:date="2019-09-26T19:01:00Z"/>
                <w:lang w:eastAsia="ja-JP"/>
              </w:rPr>
            </w:pPr>
            <w:ins w:id="1516" w:author="Huawei" w:date="2019-09-26T19:01:00Z">
              <w:r w:rsidRPr="00AA5DA2">
                <w:rPr>
                  <w:lang w:eastAsia="ja-JP"/>
                </w:rPr>
                <w:t>Composite Available Capacity Downlink</w:t>
              </w:r>
            </w:ins>
          </w:p>
        </w:tc>
        <w:tc>
          <w:tcPr>
            <w:tcW w:w="1080" w:type="dxa"/>
          </w:tcPr>
          <w:p w:rsidR="00A0474D" w:rsidRPr="00AA5DA2" w:rsidRDefault="00A0474D" w:rsidP="002A3C9A">
            <w:pPr>
              <w:pStyle w:val="TAL"/>
              <w:rPr>
                <w:ins w:id="1517" w:author="Huawei" w:date="2019-09-26T19:01:00Z"/>
                <w:lang w:eastAsia="ja-JP"/>
              </w:rPr>
            </w:pPr>
            <w:ins w:id="1518" w:author="Huawei" w:date="2019-09-26T19:01:00Z">
              <w:r w:rsidRPr="00AA5DA2">
                <w:rPr>
                  <w:lang w:eastAsia="ja-JP"/>
                </w:rPr>
                <w:t>M</w:t>
              </w:r>
            </w:ins>
          </w:p>
        </w:tc>
        <w:tc>
          <w:tcPr>
            <w:tcW w:w="900" w:type="dxa"/>
          </w:tcPr>
          <w:p w:rsidR="00A0474D" w:rsidRPr="00AA5DA2" w:rsidRDefault="00A0474D" w:rsidP="002A3C9A">
            <w:pPr>
              <w:pStyle w:val="TAL"/>
              <w:rPr>
                <w:ins w:id="1519" w:author="Huawei" w:date="2019-09-26T19:01:00Z"/>
                <w:lang w:eastAsia="ja-JP"/>
              </w:rPr>
            </w:pPr>
          </w:p>
        </w:tc>
        <w:tc>
          <w:tcPr>
            <w:tcW w:w="1260" w:type="dxa"/>
          </w:tcPr>
          <w:p w:rsidR="00A0474D" w:rsidRPr="00AA5DA2" w:rsidRDefault="00A0474D" w:rsidP="002A3C9A">
            <w:pPr>
              <w:pStyle w:val="TAL"/>
              <w:rPr>
                <w:ins w:id="1520" w:author="Huawei" w:date="2019-09-26T19:01:00Z"/>
                <w:lang w:eastAsia="ja-JP"/>
              </w:rPr>
            </w:pPr>
            <w:ins w:id="1521" w:author="Huawei" w:date="2019-09-26T19:01:00Z">
              <w:r>
                <w:rPr>
                  <w:rFonts w:cs="Arial"/>
                  <w:szCs w:val="18"/>
                  <w:lang w:eastAsia="ja-JP"/>
                </w:rPr>
                <w:t>FFS</w:t>
              </w:r>
            </w:ins>
          </w:p>
        </w:tc>
        <w:tc>
          <w:tcPr>
            <w:tcW w:w="2160" w:type="dxa"/>
          </w:tcPr>
          <w:p w:rsidR="00A0474D" w:rsidRPr="00AA5DA2" w:rsidRDefault="00A0474D" w:rsidP="002A3C9A">
            <w:pPr>
              <w:pStyle w:val="TAL"/>
              <w:rPr>
                <w:ins w:id="1522" w:author="Huawei" w:date="2019-09-26T19:01:00Z"/>
                <w:rFonts w:cs="Arial"/>
                <w:szCs w:val="18"/>
                <w:lang w:eastAsia="ja-JP"/>
              </w:rPr>
            </w:pPr>
            <w:ins w:id="1523" w:author="Huawei" w:date="2019-09-26T19:01:00Z">
              <w:r w:rsidRPr="00AA5DA2">
                <w:rPr>
                  <w:rFonts w:cs="Arial"/>
                  <w:szCs w:val="18"/>
                  <w:lang w:eastAsia="ja-JP"/>
                </w:rPr>
                <w:t xml:space="preserve">For the Downlink </w:t>
              </w:r>
            </w:ins>
          </w:p>
        </w:tc>
        <w:tc>
          <w:tcPr>
            <w:tcW w:w="1080" w:type="dxa"/>
          </w:tcPr>
          <w:p w:rsidR="00A0474D" w:rsidRPr="00AA5DA2" w:rsidRDefault="00A0474D" w:rsidP="002A3C9A">
            <w:pPr>
              <w:pStyle w:val="TAC"/>
              <w:rPr>
                <w:ins w:id="1524" w:author="Huawei" w:date="2019-09-26T19:01:00Z"/>
                <w:lang w:eastAsia="ja-JP"/>
              </w:rPr>
            </w:pPr>
            <w:ins w:id="1525" w:author="Huawei" w:date="2019-09-26T19:01:00Z">
              <w:r w:rsidRPr="00AA5DA2">
                <w:rPr>
                  <w:lang w:eastAsia="ja-JP"/>
                </w:rPr>
                <w:t>-</w:t>
              </w:r>
            </w:ins>
          </w:p>
        </w:tc>
        <w:tc>
          <w:tcPr>
            <w:tcW w:w="1080" w:type="dxa"/>
          </w:tcPr>
          <w:p w:rsidR="00A0474D" w:rsidRPr="00AA5DA2" w:rsidRDefault="00A0474D" w:rsidP="002A3C9A">
            <w:pPr>
              <w:pStyle w:val="TAC"/>
              <w:rPr>
                <w:ins w:id="1526" w:author="Huawei" w:date="2019-09-26T19:01:00Z"/>
                <w:lang w:eastAsia="ja-JP"/>
              </w:rPr>
            </w:pPr>
            <w:ins w:id="1527" w:author="Huawei" w:date="2019-09-26T19:01:00Z">
              <w:r w:rsidRPr="00AA5DA2">
                <w:rPr>
                  <w:lang w:eastAsia="ja-JP"/>
                </w:rPr>
                <w:t>-</w:t>
              </w:r>
            </w:ins>
          </w:p>
        </w:tc>
      </w:tr>
      <w:tr w:rsidR="00A0474D" w:rsidRPr="00AA5DA2" w:rsidTr="002A3C9A">
        <w:trPr>
          <w:ins w:id="1528" w:author="Huawei" w:date="2019-09-26T19:01:00Z"/>
        </w:trPr>
        <w:tc>
          <w:tcPr>
            <w:tcW w:w="2628" w:type="dxa"/>
          </w:tcPr>
          <w:p w:rsidR="00A0474D" w:rsidRPr="00AA5DA2" w:rsidRDefault="00A0474D" w:rsidP="002A3C9A">
            <w:pPr>
              <w:pStyle w:val="TAL"/>
              <w:rPr>
                <w:ins w:id="1529" w:author="Huawei" w:date="2019-09-26T19:01:00Z"/>
                <w:lang w:eastAsia="ja-JP"/>
              </w:rPr>
            </w:pPr>
            <w:ins w:id="1530" w:author="Huawei" w:date="2019-09-26T19:01:00Z">
              <w:r w:rsidRPr="00AA5DA2">
                <w:rPr>
                  <w:lang w:eastAsia="ja-JP"/>
                </w:rPr>
                <w:t>Composite Available Capacity Uplink</w:t>
              </w:r>
            </w:ins>
          </w:p>
        </w:tc>
        <w:tc>
          <w:tcPr>
            <w:tcW w:w="1080" w:type="dxa"/>
          </w:tcPr>
          <w:p w:rsidR="00A0474D" w:rsidRPr="00AA5DA2" w:rsidRDefault="00A0474D" w:rsidP="002A3C9A">
            <w:pPr>
              <w:pStyle w:val="TAL"/>
              <w:rPr>
                <w:ins w:id="1531" w:author="Huawei" w:date="2019-09-26T19:01:00Z"/>
                <w:lang w:eastAsia="ja-JP"/>
              </w:rPr>
            </w:pPr>
            <w:ins w:id="1532" w:author="Huawei" w:date="2019-09-26T19:01:00Z">
              <w:r w:rsidRPr="00AA5DA2">
                <w:rPr>
                  <w:lang w:eastAsia="ja-JP"/>
                </w:rPr>
                <w:t>M</w:t>
              </w:r>
            </w:ins>
          </w:p>
        </w:tc>
        <w:tc>
          <w:tcPr>
            <w:tcW w:w="900" w:type="dxa"/>
          </w:tcPr>
          <w:p w:rsidR="00A0474D" w:rsidRPr="00AA5DA2" w:rsidRDefault="00A0474D" w:rsidP="002A3C9A">
            <w:pPr>
              <w:pStyle w:val="TAL"/>
              <w:rPr>
                <w:ins w:id="1533" w:author="Huawei" w:date="2019-09-26T19:01:00Z"/>
                <w:lang w:eastAsia="ja-JP"/>
              </w:rPr>
            </w:pPr>
          </w:p>
        </w:tc>
        <w:tc>
          <w:tcPr>
            <w:tcW w:w="1260" w:type="dxa"/>
          </w:tcPr>
          <w:p w:rsidR="00A0474D" w:rsidRPr="00AA5DA2" w:rsidRDefault="00A0474D" w:rsidP="002A3C9A">
            <w:pPr>
              <w:pStyle w:val="TAL"/>
              <w:rPr>
                <w:ins w:id="1534" w:author="Huawei" w:date="2019-09-26T19:01:00Z"/>
                <w:rFonts w:cs="Arial"/>
                <w:szCs w:val="18"/>
                <w:lang w:eastAsia="ja-JP"/>
              </w:rPr>
            </w:pPr>
            <w:ins w:id="1535" w:author="Huawei" w:date="2019-09-26T19:01:00Z">
              <w:r>
                <w:rPr>
                  <w:rFonts w:cs="Arial"/>
                  <w:szCs w:val="18"/>
                  <w:lang w:eastAsia="ja-JP"/>
                </w:rPr>
                <w:t>FFS</w:t>
              </w:r>
            </w:ins>
          </w:p>
        </w:tc>
        <w:tc>
          <w:tcPr>
            <w:tcW w:w="2160" w:type="dxa"/>
          </w:tcPr>
          <w:p w:rsidR="00A0474D" w:rsidRPr="00AA5DA2" w:rsidRDefault="00A0474D" w:rsidP="002A3C9A">
            <w:pPr>
              <w:pStyle w:val="TAL"/>
              <w:rPr>
                <w:ins w:id="1536" w:author="Huawei" w:date="2019-09-26T19:01:00Z"/>
                <w:rFonts w:cs="Arial"/>
                <w:szCs w:val="18"/>
                <w:lang w:eastAsia="ja-JP"/>
              </w:rPr>
            </w:pPr>
            <w:ins w:id="1537" w:author="Huawei" w:date="2019-09-26T19:01:00Z">
              <w:r w:rsidRPr="00AA5DA2">
                <w:rPr>
                  <w:rFonts w:cs="Arial"/>
                  <w:szCs w:val="18"/>
                  <w:lang w:eastAsia="ja-JP"/>
                </w:rPr>
                <w:t xml:space="preserve">For the Uplink </w:t>
              </w:r>
            </w:ins>
          </w:p>
        </w:tc>
        <w:tc>
          <w:tcPr>
            <w:tcW w:w="1080" w:type="dxa"/>
          </w:tcPr>
          <w:p w:rsidR="00A0474D" w:rsidRPr="00AA5DA2" w:rsidRDefault="00A0474D" w:rsidP="002A3C9A">
            <w:pPr>
              <w:pStyle w:val="TAC"/>
              <w:rPr>
                <w:ins w:id="1538" w:author="Huawei" w:date="2019-09-26T19:01:00Z"/>
                <w:lang w:eastAsia="ja-JP"/>
              </w:rPr>
            </w:pPr>
            <w:ins w:id="1539" w:author="Huawei" w:date="2019-09-26T19:01:00Z">
              <w:r w:rsidRPr="00AA5DA2">
                <w:rPr>
                  <w:lang w:eastAsia="ja-JP"/>
                </w:rPr>
                <w:t>-</w:t>
              </w:r>
            </w:ins>
          </w:p>
        </w:tc>
        <w:tc>
          <w:tcPr>
            <w:tcW w:w="1080" w:type="dxa"/>
          </w:tcPr>
          <w:p w:rsidR="00A0474D" w:rsidRPr="00AA5DA2" w:rsidRDefault="00A0474D" w:rsidP="002A3C9A">
            <w:pPr>
              <w:pStyle w:val="TAC"/>
              <w:rPr>
                <w:ins w:id="1540" w:author="Huawei" w:date="2019-09-26T19:01:00Z"/>
                <w:lang w:eastAsia="ja-JP"/>
              </w:rPr>
            </w:pPr>
            <w:ins w:id="1541" w:author="Huawei" w:date="2019-09-26T19:01:00Z">
              <w:r w:rsidRPr="00AA5DA2">
                <w:rPr>
                  <w:lang w:eastAsia="ja-JP"/>
                </w:rPr>
                <w:t>-</w:t>
              </w:r>
            </w:ins>
          </w:p>
        </w:tc>
      </w:tr>
      <w:tr w:rsidR="00A0474D" w:rsidRPr="00AA5DA2" w:rsidTr="002A3C9A">
        <w:trPr>
          <w:ins w:id="1542" w:author="Huawei" w:date="2019-09-26T19:01:00Z"/>
        </w:trPr>
        <w:tc>
          <w:tcPr>
            <w:tcW w:w="2628" w:type="dxa"/>
          </w:tcPr>
          <w:p w:rsidR="00A0474D" w:rsidRPr="00AA5DA2" w:rsidRDefault="00A0474D" w:rsidP="002A3C9A">
            <w:pPr>
              <w:pStyle w:val="TAL"/>
              <w:rPr>
                <w:ins w:id="1543" w:author="Huawei" w:date="2019-09-26T19:01:00Z"/>
                <w:lang w:eastAsia="ja-JP"/>
              </w:rPr>
            </w:pPr>
            <w:ins w:id="1544" w:author="Huawei" w:date="2019-09-26T19:01:00Z">
              <w:r w:rsidRPr="00AA5DA2">
                <w:rPr>
                  <w:lang w:eastAsia="ja-JP"/>
                </w:rPr>
                <w:t xml:space="preserve">Composite Available Capacity </w:t>
              </w:r>
              <w:r>
                <w:rPr>
                  <w:lang w:eastAsia="zh-CN"/>
                </w:rPr>
                <w:t xml:space="preserve">supplementary </w:t>
              </w:r>
              <w:r w:rsidRPr="00AA5DA2">
                <w:rPr>
                  <w:lang w:eastAsia="ja-JP"/>
                </w:rPr>
                <w:t>Uplink</w:t>
              </w:r>
            </w:ins>
          </w:p>
        </w:tc>
        <w:tc>
          <w:tcPr>
            <w:tcW w:w="1080" w:type="dxa"/>
          </w:tcPr>
          <w:p w:rsidR="00A0474D" w:rsidRPr="00AA5DA2" w:rsidRDefault="000F5168" w:rsidP="002A3C9A">
            <w:pPr>
              <w:pStyle w:val="TAL"/>
              <w:rPr>
                <w:ins w:id="1545" w:author="Huawei" w:date="2019-09-26T19:01:00Z"/>
                <w:lang w:eastAsia="ja-JP"/>
              </w:rPr>
            </w:pPr>
            <w:ins w:id="1546" w:author="Huawei" w:date="2019-09-27T12:10:00Z">
              <w:r w:rsidRPr="00AA5DA2">
                <w:rPr>
                  <w:lang w:eastAsia="zh-CN"/>
                </w:rPr>
                <w:t>O</w:t>
              </w:r>
            </w:ins>
          </w:p>
        </w:tc>
        <w:tc>
          <w:tcPr>
            <w:tcW w:w="900" w:type="dxa"/>
          </w:tcPr>
          <w:p w:rsidR="00A0474D" w:rsidRPr="00AA5DA2" w:rsidRDefault="00A0474D" w:rsidP="002A3C9A">
            <w:pPr>
              <w:pStyle w:val="TAL"/>
              <w:rPr>
                <w:ins w:id="1547" w:author="Huawei" w:date="2019-09-26T19:01:00Z"/>
                <w:lang w:eastAsia="ja-JP"/>
              </w:rPr>
            </w:pPr>
          </w:p>
        </w:tc>
        <w:tc>
          <w:tcPr>
            <w:tcW w:w="1260" w:type="dxa"/>
          </w:tcPr>
          <w:p w:rsidR="00A0474D" w:rsidRPr="00AA5DA2" w:rsidRDefault="00A0474D" w:rsidP="002A3C9A">
            <w:pPr>
              <w:pStyle w:val="TAL"/>
              <w:rPr>
                <w:ins w:id="1548" w:author="Huawei" w:date="2019-09-26T19:01:00Z"/>
                <w:rFonts w:cs="Arial"/>
                <w:szCs w:val="18"/>
                <w:lang w:eastAsia="ja-JP"/>
              </w:rPr>
            </w:pPr>
            <w:ins w:id="1549" w:author="Huawei" w:date="2019-09-26T19:01:00Z">
              <w:r>
                <w:rPr>
                  <w:rFonts w:cs="Arial"/>
                  <w:szCs w:val="18"/>
                  <w:lang w:eastAsia="ja-JP"/>
                </w:rPr>
                <w:t>FFS</w:t>
              </w:r>
            </w:ins>
          </w:p>
        </w:tc>
        <w:tc>
          <w:tcPr>
            <w:tcW w:w="2160" w:type="dxa"/>
          </w:tcPr>
          <w:p w:rsidR="00A0474D" w:rsidRPr="00AA5DA2" w:rsidRDefault="00A0474D" w:rsidP="002A3C9A">
            <w:pPr>
              <w:pStyle w:val="TAL"/>
              <w:rPr>
                <w:ins w:id="1550" w:author="Huawei" w:date="2019-09-26T19:01:00Z"/>
                <w:rFonts w:cs="Arial"/>
                <w:szCs w:val="18"/>
                <w:lang w:eastAsia="ja-JP"/>
              </w:rPr>
            </w:pPr>
            <w:ins w:id="1551" w:author="Huawei" w:date="2019-09-26T19:01:00Z">
              <w:r w:rsidRPr="00AA5DA2">
                <w:rPr>
                  <w:rFonts w:cs="Arial"/>
                  <w:szCs w:val="18"/>
                  <w:lang w:eastAsia="ja-JP"/>
                </w:rPr>
                <w:t xml:space="preserve">For the </w:t>
              </w:r>
              <w:r>
                <w:rPr>
                  <w:lang w:eastAsia="zh-CN"/>
                </w:rPr>
                <w:t xml:space="preserve">supplementary  </w:t>
              </w:r>
              <w:r w:rsidRPr="00AA5DA2">
                <w:rPr>
                  <w:rFonts w:cs="Arial"/>
                  <w:szCs w:val="18"/>
                  <w:lang w:eastAsia="ja-JP"/>
                </w:rPr>
                <w:t xml:space="preserve">Uplink </w:t>
              </w:r>
            </w:ins>
          </w:p>
        </w:tc>
        <w:tc>
          <w:tcPr>
            <w:tcW w:w="1080" w:type="dxa"/>
          </w:tcPr>
          <w:p w:rsidR="00A0474D" w:rsidRPr="00AA5DA2" w:rsidRDefault="00A0474D" w:rsidP="002A3C9A">
            <w:pPr>
              <w:pStyle w:val="TAC"/>
              <w:rPr>
                <w:ins w:id="1552" w:author="Huawei" w:date="2019-09-26T19:01:00Z"/>
                <w:lang w:eastAsia="ja-JP"/>
              </w:rPr>
            </w:pPr>
            <w:ins w:id="1553" w:author="Huawei" w:date="2019-09-26T19:01:00Z">
              <w:r w:rsidRPr="00AA5DA2">
                <w:rPr>
                  <w:lang w:eastAsia="ja-JP"/>
                </w:rPr>
                <w:t>-</w:t>
              </w:r>
            </w:ins>
          </w:p>
        </w:tc>
        <w:tc>
          <w:tcPr>
            <w:tcW w:w="1080" w:type="dxa"/>
          </w:tcPr>
          <w:p w:rsidR="00A0474D" w:rsidRPr="00AA5DA2" w:rsidRDefault="00A0474D" w:rsidP="002A3C9A">
            <w:pPr>
              <w:pStyle w:val="TAC"/>
              <w:rPr>
                <w:ins w:id="1554" w:author="Huawei" w:date="2019-09-26T19:01:00Z"/>
                <w:lang w:eastAsia="ja-JP"/>
              </w:rPr>
            </w:pPr>
            <w:ins w:id="1555" w:author="Huawei" w:date="2019-09-26T19:01:00Z">
              <w:r w:rsidRPr="00AA5DA2">
                <w:rPr>
                  <w:lang w:eastAsia="ja-JP"/>
                </w:rPr>
                <w:t>-</w:t>
              </w:r>
            </w:ins>
          </w:p>
        </w:tc>
      </w:tr>
    </w:tbl>
    <w:p w:rsidR="00A0474D" w:rsidRDefault="00A0474D" w:rsidP="00A0474D">
      <w:pPr>
        <w:rPr>
          <w:rFonts w:eastAsia="Batang"/>
        </w:rPr>
      </w:pPr>
    </w:p>
    <w:p w:rsidR="006B2D60" w:rsidRPr="00AA5DA2" w:rsidRDefault="006B2D60" w:rsidP="006B2D60">
      <w:pPr>
        <w:pStyle w:val="Heading4"/>
        <w:overflowPunct w:val="0"/>
        <w:autoSpaceDE w:val="0"/>
        <w:autoSpaceDN w:val="0"/>
        <w:adjustRightInd w:val="0"/>
        <w:textAlignment w:val="baseline"/>
        <w:rPr>
          <w:ins w:id="1556" w:author="Huawei" w:date="2019-09-26T19:01:00Z"/>
        </w:rPr>
      </w:pPr>
      <w:bookmarkStart w:id="1557" w:name="_Toc5691172"/>
      <w:ins w:id="1558" w:author="Huawei" w:date="2019-09-26T19:01:00Z">
        <w:r>
          <w:t>9.2.</w:t>
        </w:r>
      </w:ins>
      <w:ins w:id="1559" w:author="Huawei" w:date="2019-09-27T12:17:00Z">
        <w:r>
          <w:t>3</w:t>
        </w:r>
      </w:ins>
      <w:ins w:id="1560" w:author="Huawei" w:date="2019-09-26T19:01:00Z">
        <w:r>
          <w:t>.X5</w:t>
        </w:r>
        <w:r w:rsidRPr="00AA5DA2">
          <w:tab/>
          <w:t>Load Indicator</w:t>
        </w:r>
        <w:bookmarkEnd w:id="1557"/>
      </w:ins>
    </w:p>
    <w:p w:rsidR="006B2D60" w:rsidRPr="00AA5DA2" w:rsidRDefault="006B2D60" w:rsidP="006B2D60">
      <w:pPr>
        <w:rPr>
          <w:ins w:id="1561" w:author="Huawei" w:date="2019-09-26T19:01:00Z"/>
        </w:rPr>
      </w:pPr>
      <w:ins w:id="1562" w:author="Huawei" w:date="2019-09-26T19:01:00Z">
        <w:r w:rsidRPr="00AA5DA2">
          <w:t>The</w:t>
        </w:r>
        <w:r w:rsidRPr="00AA5DA2">
          <w:rPr>
            <w:i/>
            <w:iCs/>
          </w:rPr>
          <w:t xml:space="preserve"> Load Indicator</w:t>
        </w:r>
        <w:r w:rsidRPr="00AA5DA2">
          <w:t xml:space="preserve"> IE indicates the status of Load.</w:t>
        </w:r>
      </w:ins>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6B2D60" w:rsidRPr="00AA5DA2" w:rsidTr="00B90D77">
        <w:trPr>
          <w:jc w:val="center"/>
          <w:ins w:id="1563" w:author="Huawei" w:date="2019-09-26T19:01:00Z"/>
        </w:trPr>
        <w:tc>
          <w:tcPr>
            <w:tcW w:w="1617" w:type="dxa"/>
            <w:tcBorders>
              <w:top w:val="single" w:sz="4" w:space="0" w:color="auto"/>
              <w:left w:val="single" w:sz="4" w:space="0" w:color="auto"/>
              <w:bottom w:val="single" w:sz="4" w:space="0" w:color="auto"/>
              <w:right w:val="single" w:sz="4" w:space="0" w:color="auto"/>
            </w:tcBorders>
          </w:tcPr>
          <w:p w:rsidR="006B2D60" w:rsidRPr="00AA5DA2" w:rsidRDefault="006B2D60" w:rsidP="00B90D77">
            <w:pPr>
              <w:pStyle w:val="TAH"/>
              <w:rPr>
                <w:ins w:id="1564" w:author="Huawei" w:date="2019-09-26T19:01:00Z"/>
                <w:lang w:eastAsia="ja-JP"/>
              </w:rPr>
            </w:pPr>
            <w:ins w:id="1565" w:author="Huawei" w:date="2019-09-26T19:01:00Z">
              <w:r w:rsidRPr="00AA5DA2">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tcPr>
          <w:p w:rsidR="006B2D60" w:rsidRPr="00AA5DA2" w:rsidRDefault="006B2D60" w:rsidP="00B90D77">
            <w:pPr>
              <w:pStyle w:val="TAH"/>
              <w:rPr>
                <w:ins w:id="1566" w:author="Huawei" w:date="2019-09-26T19:01:00Z"/>
                <w:lang w:eastAsia="ja-JP"/>
              </w:rPr>
            </w:pPr>
            <w:ins w:id="1567" w:author="Huawei" w:date="2019-09-26T19:01:00Z">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rsidR="006B2D60" w:rsidRPr="00AA5DA2" w:rsidRDefault="006B2D60" w:rsidP="00B90D77">
            <w:pPr>
              <w:pStyle w:val="TAH"/>
              <w:rPr>
                <w:ins w:id="1568" w:author="Huawei" w:date="2019-09-26T19:01:00Z"/>
                <w:lang w:eastAsia="ja-JP"/>
              </w:rPr>
            </w:pPr>
            <w:ins w:id="1569" w:author="Huawei" w:date="2019-09-26T19:01:00Z">
              <w:r w:rsidRPr="00AA5DA2">
                <w:rPr>
                  <w:lang w:eastAsia="ja-JP"/>
                </w:rPr>
                <w:t>Range</w:t>
              </w:r>
            </w:ins>
          </w:p>
        </w:tc>
        <w:tc>
          <w:tcPr>
            <w:tcW w:w="3618" w:type="dxa"/>
            <w:tcBorders>
              <w:top w:val="single" w:sz="4" w:space="0" w:color="auto"/>
              <w:left w:val="single" w:sz="4" w:space="0" w:color="auto"/>
              <w:bottom w:val="single" w:sz="4" w:space="0" w:color="auto"/>
              <w:right w:val="single" w:sz="4" w:space="0" w:color="auto"/>
            </w:tcBorders>
          </w:tcPr>
          <w:p w:rsidR="006B2D60" w:rsidRPr="00AA5DA2" w:rsidRDefault="006B2D60" w:rsidP="00B90D77">
            <w:pPr>
              <w:pStyle w:val="TAH"/>
              <w:rPr>
                <w:ins w:id="1570" w:author="Huawei" w:date="2019-09-26T19:01:00Z"/>
                <w:lang w:eastAsia="ja-JP"/>
              </w:rPr>
            </w:pPr>
            <w:ins w:id="1571" w:author="Huawei" w:date="2019-09-26T19:01:00Z">
              <w:r w:rsidRPr="00AA5DA2">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tcPr>
          <w:p w:rsidR="006B2D60" w:rsidRPr="00AA5DA2" w:rsidRDefault="006B2D60" w:rsidP="00B90D77">
            <w:pPr>
              <w:pStyle w:val="TAH"/>
              <w:rPr>
                <w:ins w:id="1572" w:author="Huawei" w:date="2019-09-26T19:01:00Z"/>
                <w:lang w:eastAsia="ja-JP"/>
              </w:rPr>
            </w:pPr>
            <w:ins w:id="1573" w:author="Huawei" w:date="2019-09-26T19:01:00Z">
              <w:r w:rsidRPr="00AA5DA2">
                <w:rPr>
                  <w:lang w:eastAsia="ja-JP"/>
                </w:rPr>
                <w:t>Semantics description</w:t>
              </w:r>
            </w:ins>
          </w:p>
        </w:tc>
      </w:tr>
      <w:tr w:rsidR="006B2D60" w:rsidRPr="00AA5DA2" w:rsidTr="00B90D77">
        <w:trPr>
          <w:jc w:val="center"/>
          <w:ins w:id="1574" w:author="Huawei" w:date="2019-09-26T19:01:00Z"/>
        </w:trPr>
        <w:tc>
          <w:tcPr>
            <w:tcW w:w="1617" w:type="dxa"/>
            <w:tcBorders>
              <w:top w:val="single" w:sz="4" w:space="0" w:color="auto"/>
              <w:left w:val="single" w:sz="4" w:space="0" w:color="auto"/>
              <w:bottom w:val="single" w:sz="4" w:space="0" w:color="auto"/>
              <w:right w:val="single" w:sz="4" w:space="0" w:color="auto"/>
            </w:tcBorders>
          </w:tcPr>
          <w:p w:rsidR="006B2D60" w:rsidRPr="00AA5DA2" w:rsidRDefault="006B2D60" w:rsidP="00B90D77">
            <w:pPr>
              <w:pStyle w:val="TAL"/>
              <w:rPr>
                <w:ins w:id="1575" w:author="Huawei" w:date="2019-09-26T19:01:00Z"/>
                <w:lang w:eastAsia="ja-JP"/>
              </w:rPr>
            </w:pPr>
            <w:ins w:id="1576" w:author="Huawei" w:date="2019-09-26T19:01:00Z">
              <w:r w:rsidRPr="00AA5DA2">
                <w:rPr>
                  <w:lang w:eastAsia="ja-JP"/>
                </w:rPr>
                <w:t>Load Indicator</w:t>
              </w:r>
            </w:ins>
          </w:p>
        </w:tc>
        <w:tc>
          <w:tcPr>
            <w:tcW w:w="1117" w:type="dxa"/>
            <w:tcBorders>
              <w:top w:val="single" w:sz="4" w:space="0" w:color="auto"/>
              <w:left w:val="single" w:sz="4" w:space="0" w:color="auto"/>
              <w:bottom w:val="single" w:sz="4" w:space="0" w:color="auto"/>
              <w:right w:val="single" w:sz="4" w:space="0" w:color="auto"/>
            </w:tcBorders>
          </w:tcPr>
          <w:p w:rsidR="006B2D60" w:rsidRPr="00AA5DA2" w:rsidRDefault="006B2D60" w:rsidP="00B90D77">
            <w:pPr>
              <w:pStyle w:val="TAL"/>
              <w:rPr>
                <w:ins w:id="1577" w:author="Huawei" w:date="2019-09-26T19:01:00Z"/>
                <w:lang w:eastAsia="ja-JP"/>
              </w:rPr>
            </w:pPr>
            <w:ins w:id="1578" w:author="Huawei" w:date="2019-09-26T19:01: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6B2D60" w:rsidRPr="00AA5DA2" w:rsidRDefault="006B2D60" w:rsidP="00B90D77">
            <w:pPr>
              <w:pStyle w:val="TAL"/>
              <w:rPr>
                <w:ins w:id="1579" w:author="Huawei" w:date="2019-09-26T19:01:00Z"/>
                <w:lang w:eastAsia="ja-JP"/>
              </w:rPr>
            </w:pPr>
          </w:p>
        </w:tc>
        <w:tc>
          <w:tcPr>
            <w:tcW w:w="3618" w:type="dxa"/>
            <w:tcBorders>
              <w:top w:val="single" w:sz="4" w:space="0" w:color="auto"/>
              <w:left w:val="single" w:sz="4" w:space="0" w:color="auto"/>
              <w:bottom w:val="single" w:sz="4" w:space="0" w:color="auto"/>
              <w:right w:val="single" w:sz="4" w:space="0" w:color="auto"/>
            </w:tcBorders>
          </w:tcPr>
          <w:p w:rsidR="006B2D60" w:rsidRPr="00AA5DA2" w:rsidRDefault="006B2D60" w:rsidP="00B90D77">
            <w:pPr>
              <w:pStyle w:val="TAL"/>
              <w:rPr>
                <w:ins w:id="1580" w:author="Huawei" w:date="2019-09-26T19:01:00Z"/>
                <w:rFonts w:cs="Arial"/>
                <w:szCs w:val="18"/>
                <w:lang w:eastAsia="ja-JP"/>
              </w:rPr>
            </w:pPr>
            <w:ins w:id="1581" w:author="Huawei" w:date="2019-09-26T19:01:00Z">
              <w:r w:rsidRPr="00AA5DA2">
                <w:rPr>
                  <w:rFonts w:cs="Arial"/>
                  <w:szCs w:val="18"/>
                  <w:lang w:eastAsia="ja-JP"/>
                </w:rPr>
                <w:t>ENUMERATED (LowLoad,</w:t>
              </w:r>
            </w:ins>
          </w:p>
          <w:p w:rsidR="006B2D60" w:rsidRPr="00AA5DA2" w:rsidRDefault="006B2D60" w:rsidP="00B90D77">
            <w:pPr>
              <w:pStyle w:val="TAL"/>
              <w:rPr>
                <w:ins w:id="1582" w:author="Huawei" w:date="2019-09-26T19:01:00Z"/>
                <w:szCs w:val="18"/>
                <w:lang w:eastAsia="ja-JP"/>
              </w:rPr>
            </w:pPr>
            <w:ins w:id="1583" w:author="Huawei" w:date="2019-09-26T19:01:00Z">
              <w:r w:rsidRPr="00AA5DA2">
                <w:rPr>
                  <w:rFonts w:cs="Arial"/>
                  <w:szCs w:val="18"/>
                  <w:lang w:eastAsia="ja-JP"/>
                </w:rPr>
                <w:t xml:space="preserve">MediumLoad, HighLoad, </w:t>
              </w:r>
              <w:r w:rsidRPr="00AA5DA2">
                <w:rPr>
                  <w:rFonts w:eastAsia="Batang" w:cs="Arial"/>
                  <w:szCs w:val="18"/>
                  <w:lang w:eastAsia="ja-JP"/>
                </w:rPr>
                <w:t>Overload</w:t>
              </w:r>
              <w:r w:rsidRPr="00AA5DA2">
                <w:rPr>
                  <w:rFonts w:cs="Arial"/>
                  <w:szCs w:val="18"/>
                  <w:lang w:eastAsia="ja-JP"/>
                </w:rPr>
                <w:t>, ...)</w:t>
              </w:r>
            </w:ins>
          </w:p>
        </w:tc>
        <w:tc>
          <w:tcPr>
            <w:tcW w:w="2237" w:type="dxa"/>
            <w:tcBorders>
              <w:top w:val="single" w:sz="4" w:space="0" w:color="auto"/>
              <w:left w:val="single" w:sz="4" w:space="0" w:color="auto"/>
              <w:bottom w:val="single" w:sz="4" w:space="0" w:color="auto"/>
              <w:right w:val="single" w:sz="4" w:space="0" w:color="auto"/>
            </w:tcBorders>
          </w:tcPr>
          <w:p w:rsidR="006B2D60" w:rsidRPr="00AA5DA2" w:rsidRDefault="006B2D60" w:rsidP="00B90D77">
            <w:pPr>
              <w:pStyle w:val="TAC"/>
              <w:rPr>
                <w:ins w:id="1584" w:author="Huawei" w:date="2019-09-26T19:01:00Z"/>
                <w:lang w:eastAsia="ja-JP"/>
              </w:rPr>
            </w:pPr>
          </w:p>
        </w:tc>
      </w:tr>
    </w:tbl>
    <w:p w:rsidR="006B2D60" w:rsidRDefault="006B2D60" w:rsidP="006B2D60">
      <w:pPr>
        <w:rPr>
          <w:ins w:id="1585" w:author="Huawei" w:date="2019-09-26T19:01:00Z"/>
          <w:noProof/>
        </w:rPr>
      </w:pPr>
    </w:p>
    <w:p w:rsidR="006B2D60" w:rsidRPr="006B2D60" w:rsidRDefault="006B2D60" w:rsidP="00A0474D">
      <w:pPr>
        <w:rPr>
          <w:ins w:id="1586" w:author="Huawei" w:date="2019-09-26T19:01:00Z"/>
          <w:rFonts w:eastAsia="Batang"/>
        </w:rPr>
      </w:pPr>
    </w:p>
    <w:p w:rsidR="00AE11AB" w:rsidRPr="00AE11AB" w:rsidRDefault="00AE11AB" w:rsidP="00AE11AB">
      <w:pPr>
        <w:pStyle w:val="Heading4"/>
        <w:overflowPunct w:val="0"/>
        <w:autoSpaceDE w:val="0"/>
        <w:autoSpaceDN w:val="0"/>
        <w:adjustRightInd w:val="0"/>
        <w:textAlignment w:val="baseline"/>
        <w:rPr>
          <w:ins w:id="1587" w:author="Huawei" w:date="2019-09-27T12:13:00Z"/>
          <w:rFonts w:eastAsia="Batang"/>
          <w:sz w:val="28"/>
          <w:lang w:eastAsia="en-GB"/>
        </w:rPr>
      </w:pPr>
      <w:bookmarkStart w:id="1588" w:name="_Toc14207857"/>
      <w:ins w:id="1589" w:author="Huawei" w:date="2019-09-27T12:13:00Z">
        <w:r w:rsidRPr="00AE11AB">
          <w:rPr>
            <w:rFonts w:eastAsia="Batang"/>
            <w:sz w:val="28"/>
            <w:lang w:eastAsia="en-GB"/>
          </w:rPr>
          <w:t>9.2.</w:t>
        </w:r>
      </w:ins>
      <w:ins w:id="1590" w:author="Huawei" w:date="2019-09-27T12:17:00Z">
        <w:r>
          <w:rPr>
            <w:rFonts w:eastAsia="Batang"/>
            <w:sz w:val="28"/>
            <w:lang w:eastAsia="en-GB"/>
          </w:rPr>
          <w:t>3.X6</w:t>
        </w:r>
      </w:ins>
      <w:ins w:id="1591" w:author="Huawei" w:date="2019-09-27T12:13:00Z">
        <w:r w:rsidRPr="00AE11AB">
          <w:rPr>
            <w:rFonts w:eastAsia="Batang"/>
            <w:sz w:val="28"/>
            <w:lang w:eastAsia="en-GB"/>
          </w:rPr>
          <w:tab/>
          <w:t>Composite Available Capacity</w:t>
        </w:r>
        <w:bookmarkEnd w:id="1588"/>
      </w:ins>
    </w:p>
    <w:p w:rsidR="00AE11AB" w:rsidRPr="00AE11AB" w:rsidRDefault="00AE11AB" w:rsidP="00AE11AB">
      <w:pPr>
        <w:overflowPunct w:val="0"/>
        <w:autoSpaceDE w:val="0"/>
        <w:autoSpaceDN w:val="0"/>
        <w:adjustRightInd w:val="0"/>
        <w:textAlignment w:val="baseline"/>
        <w:rPr>
          <w:ins w:id="1592" w:author="Huawei" w:date="2019-09-27T12:13:00Z"/>
          <w:rFonts w:eastAsia="SimSun"/>
          <w:lang w:eastAsia="en-GB"/>
        </w:rPr>
      </w:pPr>
      <w:ins w:id="1593" w:author="Huawei" w:date="2019-09-27T12:13:00Z">
        <w:r w:rsidRPr="00AE11AB">
          <w:rPr>
            <w:rFonts w:eastAsia="SimSun"/>
            <w:lang w:eastAsia="en-GB"/>
          </w:rPr>
          <w:t xml:space="preserve">The </w:t>
        </w:r>
        <w:r w:rsidRPr="00AE11AB">
          <w:rPr>
            <w:rFonts w:eastAsia="SimSun"/>
            <w:i/>
            <w:iCs/>
            <w:lang w:eastAsia="en-GB"/>
          </w:rPr>
          <w:t>Composite Available Capacity</w:t>
        </w:r>
        <w:r w:rsidRPr="00AE11AB">
          <w:rPr>
            <w:rFonts w:eastAsia="SimSun"/>
            <w:lang w:eastAsia="en-GB"/>
          </w:rPr>
          <w:t xml:space="preserve"> IE indicates the overall available resource level in the cell</w:t>
        </w:r>
      </w:ins>
      <w:ins w:id="1594" w:author="Huawei" w:date="2019-09-27T12:20:00Z">
        <w:r>
          <w:rPr>
            <w:rFonts w:eastAsia="SimSun"/>
            <w:lang w:eastAsia="en-GB"/>
          </w:rPr>
          <w:t xml:space="preserve"> or in the S-NSSAI</w:t>
        </w:r>
      </w:ins>
      <w:ins w:id="1595" w:author="Huawei" w:date="2019-09-27T12:13:00Z">
        <w:r w:rsidRPr="00AE11AB">
          <w:rPr>
            <w:rFonts w:eastAsia="SimSun"/>
            <w:lang w:eastAsia="en-GB"/>
          </w:rPr>
          <w:t xml:space="preserve"> in either Downlink or Uplink.</w:t>
        </w:r>
      </w:ins>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gridCol w:w="1080"/>
        <w:gridCol w:w="1080"/>
      </w:tblGrid>
      <w:tr w:rsidR="00AE11AB" w:rsidRPr="00AE11AB" w:rsidTr="00B90D77">
        <w:trPr>
          <w:ins w:id="1596" w:author="Huawei" w:date="2019-09-27T12:13:00Z"/>
        </w:trPr>
        <w:tc>
          <w:tcPr>
            <w:tcW w:w="2628" w:type="dxa"/>
          </w:tcPr>
          <w:p w:rsidR="00AE11AB" w:rsidRPr="00AE11AB" w:rsidRDefault="00AE11AB" w:rsidP="00AE11AB">
            <w:pPr>
              <w:keepNext/>
              <w:keepLines/>
              <w:overflowPunct w:val="0"/>
              <w:autoSpaceDE w:val="0"/>
              <w:autoSpaceDN w:val="0"/>
              <w:adjustRightInd w:val="0"/>
              <w:spacing w:after="0"/>
              <w:jc w:val="center"/>
              <w:textAlignment w:val="baseline"/>
              <w:rPr>
                <w:ins w:id="1597" w:author="Huawei" w:date="2019-09-27T12:13:00Z"/>
                <w:rFonts w:ascii="Arial" w:eastAsia="SimSun" w:hAnsi="Arial"/>
                <w:b/>
                <w:sz w:val="18"/>
                <w:lang w:eastAsia="ja-JP"/>
              </w:rPr>
            </w:pPr>
            <w:ins w:id="1598" w:author="Huawei" w:date="2019-09-27T12:13:00Z">
              <w:r w:rsidRPr="00AE11AB">
                <w:rPr>
                  <w:rFonts w:ascii="Arial" w:eastAsia="SimSun" w:hAnsi="Arial"/>
                  <w:b/>
                  <w:sz w:val="18"/>
                  <w:lang w:eastAsia="ja-JP"/>
                </w:rPr>
                <w:lastRenderedPageBreak/>
                <w:t>IE/Group Name</w:t>
              </w:r>
            </w:ins>
          </w:p>
        </w:tc>
        <w:tc>
          <w:tcPr>
            <w:tcW w:w="1080" w:type="dxa"/>
          </w:tcPr>
          <w:p w:rsidR="00AE11AB" w:rsidRPr="00AE11AB" w:rsidRDefault="00AE11AB" w:rsidP="00AE11AB">
            <w:pPr>
              <w:keepNext/>
              <w:keepLines/>
              <w:overflowPunct w:val="0"/>
              <w:autoSpaceDE w:val="0"/>
              <w:autoSpaceDN w:val="0"/>
              <w:adjustRightInd w:val="0"/>
              <w:spacing w:after="0"/>
              <w:jc w:val="center"/>
              <w:textAlignment w:val="baseline"/>
              <w:rPr>
                <w:ins w:id="1599" w:author="Huawei" w:date="2019-09-27T12:13:00Z"/>
                <w:rFonts w:ascii="Arial" w:eastAsia="SimSun" w:hAnsi="Arial"/>
                <w:b/>
                <w:sz w:val="18"/>
                <w:lang w:eastAsia="ja-JP"/>
              </w:rPr>
            </w:pPr>
            <w:ins w:id="1600" w:author="Huawei" w:date="2019-09-27T12:13:00Z">
              <w:r w:rsidRPr="00AE11AB">
                <w:rPr>
                  <w:rFonts w:ascii="Arial" w:eastAsia="SimSun" w:hAnsi="Arial"/>
                  <w:b/>
                  <w:sz w:val="18"/>
                  <w:lang w:eastAsia="ja-JP"/>
                </w:rPr>
                <w:t>Presence</w:t>
              </w:r>
            </w:ins>
          </w:p>
        </w:tc>
        <w:tc>
          <w:tcPr>
            <w:tcW w:w="900" w:type="dxa"/>
          </w:tcPr>
          <w:p w:rsidR="00AE11AB" w:rsidRPr="00AE11AB" w:rsidRDefault="00AE11AB" w:rsidP="00AE11AB">
            <w:pPr>
              <w:keepNext/>
              <w:keepLines/>
              <w:overflowPunct w:val="0"/>
              <w:autoSpaceDE w:val="0"/>
              <w:autoSpaceDN w:val="0"/>
              <w:adjustRightInd w:val="0"/>
              <w:spacing w:after="0"/>
              <w:jc w:val="center"/>
              <w:textAlignment w:val="baseline"/>
              <w:rPr>
                <w:ins w:id="1601" w:author="Huawei" w:date="2019-09-27T12:13:00Z"/>
                <w:rFonts w:ascii="Arial" w:eastAsia="SimSun" w:hAnsi="Arial"/>
                <w:b/>
                <w:sz w:val="18"/>
                <w:lang w:eastAsia="ja-JP"/>
              </w:rPr>
            </w:pPr>
            <w:ins w:id="1602" w:author="Huawei" w:date="2019-09-27T12:13:00Z">
              <w:r w:rsidRPr="00AE11AB">
                <w:rPr>
                  <w:rFonts w:ascii="Arial" w:eastAsia="SimSun" w:hAnsi="Arial"/>
                  <w:b/>
                  <w:sz w:val="18"/>
                  <w:lang w:eastAsia="ja-JP"/>
                </w:rPr>
                <w:t>Range</w:t>
              </w:r>
            </w:ins>
          </w:p>
        </w:tc>
        <w:tc>
          <w:tcPr>
            <w:tcW w:w="1260" w:type="dxa"/>
          </w:tcPr>
          <w:p w:rsidR="00AE11AB" w:rsidRPr="00AE11AB" w:rsidRDefault="00AE11AB" w:rsidP="00AE11AB">
            <w:pPr>
              <w:keepNext/>
              <w:keepLines/>
              <w:overflowPunct w:val="0"/>
              <w:autoSpaceDE w:val="0"/>
              <w:autoSpaceDN w:val="0"/>
              <w:adjustRightInd w:val="0"/>
              <w:spacing w:after="0"/>
              <w:jc w:val="center"/>
              <w:textAlignment w:val="baseline"/>
              <w:rPr>
                <w:ins w:id="1603" w:author="Huawei" w:date="2019-09-27T12:13:00Z"/>
                <w:rFonts w:ascii="Arial" w:eastAsia="SimSun" w:hAnsi="Arial"/>
                <w:b/>
                <w:sz w:val="18"/>
                <w:lang w:eastAsia="ja-JP"/>
              </w:rPr>
            </w:pPr>
            <w:ins w:id="1604" w:author="Huawei" w:date="2019-09-27T12:13:00Z">
              <w:r w:rsidRPr="00AE11AB">
                <w:rPr>
                  <w:rFonts w:ascii="Arial" w:eastAsia="SimSun" w:hAnsi="Arial"/>
                  <w:b/>
                  <w:sz w:val="18"/>
                  <w:lang w:eastAsia="ja-JP"/>
                </w:rPr>
                <w:t>IE type and reference</w:t>
              </w:r>
            </w:ins>
          </w:p>
        </w:tc>
        <w:tc>
          <w:tcPr>
            <w:tcW w:w="2160" w:type="dxa"/>
          </w:tcPr>
          <w:p w:rsidR="00AE11AB" w:rsidRPr="00AE11AB" w:rsidRDefault="00AE11AB" w:rsidP="00AE11AB">
            <w:pPr>
              <w:keepNext/>
              <w:keepLines/>
              <w:overflowPunct w:val="0"/>
              <w:autoSpaceDE w:val="0"/>
              <w:autoSpaceDN w:val="0"/>
              <w:adjustRightInd w:val="0"/>
              <w:spacing w:after="0"/>
              <w:jc w:val="center"/>
              <w:textAlignment w:val="baseline"/>
              <w:rPr>
                <w:ins w:id="1605" w:author="Huawei" w:date="2019-09-27T12:13:00Z"/>
                <w:rFonts w:ascii="Arial" w:eastAsia="SimSun" w:hAnsi="Arial"/>
                <w:b/>
                <w:sz w:val="18"/>
                <w:lang w:eastAsia="ja-JP"/>
              </w:rPr>
            </w:pPr>
            <w:ins w:id="1606" w:author="Huawei" w:date="2019-09-27T12:13:00Z">
              <w:r w:rsidRPr="00AE11AB">
                <w:rPr>
                  <w:rFonts w:ascii="Arial" w:eastAsia="SimSun" w:hAnsi="Arial"/>
                  <w:b/>
                  <w:sz w:val="18"/>
                  <w:lang w:eastAsia="ja-JP"/>
                </w:rPr>
                <w:t>Semantics description</w:t>
              </w:r>
            </w:ins>
          </w:p>
        </w:tc>
        <w:tc>
          <w:tcPr>
            <w:tcW w:w="1080" w:type="dxa"/>
          </w:tcPr>
          <w:p w:rsidR="00AE11AB" w:rsidRPr="00AE11AB" w:rsidRDefault="00AE11AB" w:rsidP="00AE11AB">
            <w:pPr>
              <w:keepNext/>
              <w:keepLines/>
              <w:overflowPunct w:val="0"/>
              <w:autoSpaceDE w:val="0"/>
              <w:autoSpaceDN w:val="0"/>
              <w:adjustRightInd w:val="0"/>
              <w:spacing w:after="0"/>
              <w:jc w:val="center"/>
              <w:textAlignment w:val="baseline"/>
              <w:rPr>
                <w:ins w:id="1607" w:author="Huawei" w:date="2019-09-27T12:13:00Z"/>
                <w:rFonts w:ascii="Arial" w:eastAsia="SimSun" w:hAnsi="Arial"/>
                <w:b/>
                <w:sz w:val="18"/>
                <w:lang w:eastAsia="ja-JP"/>
              </w:rPr>
            </w:pPr>
            <w:ins w:id="1608" w:author="Huawei" w:date="2019-09-27T12:13:00Z">
              <w:r w:rsidRPr="00AE11AB">
                <w:rPr>
                  <w:rFonts w:ascii="Arial" w:eastAsia="SimSun" w:hAnsi="Arial"/>
                  <w:b/>
                  <w:sz w:val="18"/>
                  <w:lang w:eastAsia="ja-JP"/>
                </w:rPr>
                <w:t>Criticality</w:t>
              </w:r>
            </w:ins>
          </w:p>
        </w:tc>
        <w:tc>
          <w:tcPr>
            <w:tcW w:w="1080" w:type="dxa"/>
          </w:tcPr>
          <w:p w:rsidR="00AE11AB" w:rsidRPr="00AE11AB" w:rsidRDefault="00AE11AB" w:rsidP="00AE11AB">
            <w:pPr>
              <w:keepNext/>
              <w:keepLines/>
              <w:overflowPunct w:val="0"/>
              <w:autoSpaceDE w:val="0"/>
              <w:autoSpaceDN w:val="0"/>
              <w:adjustRightInd w:val="0"/>
              <w:spacing w:after="0"/>
              <w:jc w:val="center"/>
              <w:textAlignment w:val="baseline"/>
              <w:rPr>
                <w:ins w:id="1609" w:author="Huawei" w:date="2019-09-27T12:13:00Z"/>
                <w:rFonts w:ascii="Arial" w:eastAsia="SimSun" w:hAnsi="Arial"/>
                <w:b/>
                <w:sz w:val="18"/>
                <w:lang w:eastAsia="ja-JP"/>
              </w:rPr>
            </w:pPr>
            <w:ins w:id="1610" w:author="Huawei" w:date="2019-09-27T12:13:00Z">
              <w:r w:rsidRPr="00AE11AB">
                <w:rPr>
                  <w:rFonts w:ascii="Arial" w:eastAsia="SimSun" w:hAnsi="Arial"/>
                  <w:b/>
                  <w:sz w:val="18"/>
                  <w:lang w:eastAsia="ja-JP"/>
                </w:rPr>
                <w:t>Assigned Criticality</w:t>
              </w:r>
            </w:ins>
          </w:p>
        </w:tc>
      </w:tr>
      <w:tr w:rsidR="00AE11AB" w:rsidRPr="00AE11AB" w:rsidTr="00B90D77">
        <w:trPr>
          <w:ins w:id="1611" w:author="Huawei" w:date="2019-09-27T12:13:00Z"/>
        </w:trPr>
        <w:tc>
          <w:tcPr>
            <w:tcW w:w="2628" w:type="dxa"/>
          </w:tcPr>
          <w:p w:rsidR="00AE11AB" w:rsidRPr="00AE11AB" w:rsidRDefault="00AE11AB" w:rsidP="00AE11AB">
            <w:pPr>
              <w:keepNext/>
              <w:keepLines/>
              <w:overflowPunct w:val="0"/>
              <w:autoSpaceDE w:val="0"/>
              <w:autoSpaceDN w:val="0"/>
              <w:adjustRightInd w:val="0"/>
              <w:spacing w:after="0"/>
              <w:textAlignment w:val="baseline"/>
              <w:rPr>
                <w:ins w:id="1612" w:author="Huawei" w:date="2019-09-27T12:13:00Z"/>
                <w:rFonts w:ascii="Arial" w:eastAsia="SimSun" w:hAnsi="Arial"/>
                <w:sz w:val="18"/>
                <w:lang w:eastAsia="ja-JP"/>
              </w:rPr>
            </w:pPr>
            <w:ins w:id="1613" w:author="Huawei" w:date="2019-09-27T12:13:00Z">
              <w:r w:rsidRPr="00AE11AB">
                <w:rPr>
                  <w:rFonts w:ascii="Arial" w:eastAsia="SimSun" w:hAnsi="Arial"/>
                  <w:sz w:val="18"/>
                  <w:lang w:eastAsia="ja-JP"/>
                </w:rPr>
                <w:t>Capacity Class Value</w:t>
              </w:r>
            </w:ins>
          </w:p>
        </w:tc>
        <w:tc>
          <w:tcPr>
            <w:tcW w:w="1080" w:type="dxa"/>
          </w:tcPr>
          <w:p w:rsidR="00AE11AB" w:rsidRPr="00AE11AB" w:rsidRDefault="00AE11AB" w:rsidP="00AE11AB">
            <w:pPr>
              <w:keepNext/>
              <w:keepLines/>
              <w:overflowPunct w:val="0"/>
              <w:autoSpaceDE w:val="0"/>
              <w:autoSpaceDN w:val="0"/>
              <w:adjustRightInd w:val="0"/>
              <w:spacing w:after="0"/>
              <w:textAlignment w:val="baseline"/>
              <w:rPr>
                <w:ins w:id="1614" w:author="Huawei" w:date="2019-09-27T12:13:00Z"/>
                <w:rFonts w:ascii="Arial" w:eastAsia="SimSun" w:hAnsi="Arial"/>
                <w:sz w:val="18"/>
                <w:lang w:eastAsia="ja-JP"/>
              </w:rPr>
            </w:pPr>
            <w:ins w:id="1615" w:author="Huawei" w:date="2019-09-27T12:13:00Z">
              <w:r w:rsidRPr="00AE11AB">
                <w:rPr>
                  <w:rFonts w:ascii="Arial" w:eastAsia="SimSun" w:hAnsi="Arial"/>
                  <w:sz w:val="18"/>
                  <w:lang w:eastAsia="ja-JP"/>
                </w:rPr>
                <w:t>O</w:t>
              </w:r>
            </w:ins>
          </w:p>
        </w:tc>
        <w:tc>
          <w:tcPr>
            <w:tcW w:w="900" w:type="dxa"/>
          </w:tcPr>
          <w:p w:rsidR="00AE11AB" w:rsidRPr="00AE11AB" w:rsidRDefault="00AE11AB" w:rsidP="00AE11AB">
            <w:pPr>
              <w:keepNext/>
              <w:keepLines/>
              <w:overflowPunct w:val="0"/>
              <w:autoSpaceDE w:val="0"/>
              <w:autoSpaceDN w:val="0"/>
              <w:adjustRightInd w:val="0"/>
              <w:spacing w:after="0"/>
              <w:textAlignment w:val="baseline"/>
              <w:rPr>
                <w:ins w:id="1616" w:author="Huawei" w:date="2019-09-27T12:13:00Z"/>
                <w:rFonts w:ascii="Arial" w:eastAsia="SimSun" w:hAnsi="Arial"/>
                <w:sz w:val="18"/>
                <w:lang w:eastAsia="ja-JP"/>
              </w:rPr>
            </w:pPr>
          </w:p>
        </w:tc>
        <w:tc>
          <w:tcPr>
            <w:tcW w:w="1260" w:type="dxa"/>
          </w:tcPr>
          <w:p w:rsidR="00AE11AB" w:rsidRPr="00AE11AB" w:rsidRDefault="00AE11AB" w:rsidP="00AE11AB">
            <w:pPr>
              <w:keepNext/>
              <w:keepLines/>
              <w:overflowPunct w:val="0"/>
              <w:autoSpaceDE w:val="0"/>
              <w:autoSpaceDN w:val="0"/>
              <w:adjustRightInd w:val="0"/>
              <w:spacing w:after="0"/>
              <w:textAlignment w:val="baseline"/>
              <w:rPr>
                <w:ins w:id="1617" w:author="Huawei" w:date="2019-09-27T12:13:00Z"/>
                <w:rFonts w:ascii="Arial" w:eastAsia="SimSun" w:hAnsi="Arial"/>
                <w:sz w:val="18"/>
                <w:lang w:eastAsia="ja-JP"/>
              </w:rPr>
            </w:pPr>
            <w:ins w:id="1618" w:author="Huawei" w:date="2019-09-27T12:13:00Z">
              <w:r w:rsidRPr="00AE11AB">
                <w:rPr>
                  <w:rFonts w:ascii="Arial" w:eastAsia="SimSun" w:hAnsi="Arial" w:cs="Arial"/>
                  <w:sz w:val="18"/>
                  <w:szCs w:val="18"/>
                  <w:lang w:eastAsia="ja-JP"/>
                </w:rPr>
                <w:t>9.2.46</w:t>
              </w:r>
            </w:ins>
          </w:p>
        </w:tc>
        <w:tc>
          <w:tcPr>
            <w:tcW w:w="2160" w:type="dxa"/>
          </w:tcPr>
          <w:p w:rsidR="00AE11AB" w:rsidRPr="00AE11AB" w:rsidRDefault="00AE11AB" w:rsidP="00AE11AB">
            <w:pPr>
              <w:keepNext/>
              <w:keepLines/>
              <w:overflowPunct w:val="0"/>
              <w:autoSpaceDE w:val="0"/>
              <w:autoSpaceDN w:val="0"/>
              <w:adjustRightInd w:val="0"/>
              <w:spacing w:after="0"/>
              <w:textAlignment w:val="baseline"/>
              <w:rPr>
                <w:ins w:id="1619" w:author="Huawei" w:date="2019-09-27T12:13:00Z"/>
                <w:rFonts w:ascii="Arial" w:eastAsia="SimSun" w:hAnsi="Arial" w:cs="Arial"/>
                <w:sz w:val="18"/>
                <w:szCs w:val="18"/>
                <w:lang w:eastAsia="ja-JP"/>
              </w:rPr>
            </w:pPr>
          </w:p>
        </w:tc>
        <w:tc>
          <w:tcPr>
            <w:tcW w:w="1080" w:type="dxa"/>
          </w:tcPr>
          <w:p w:rsidR="00AE11AB" w:rsidRPr="00AE11AB" w:rsidRDefault="00AE11AB" w:rsidP="00AE11AB">
            <w:pPr>
              <w:keepNext/>
              <w:keepLines/>
              <w:overflowPunct w:val="0"/>
              <w:autoSpaceDE w:val="0"/>
              <w:autoSpaceDN w:val="0"/>
              <w:adjustRightInd w:val="0"/>
              <w:spacing w:after="0"/>
              <w:jc w:val="center"/>
              <w:textAlignment w:val="baseline"/>
              <w:rPr>
                <w:ins w:id="1620" w:author="Huawei" w:date="2019-09-27T12:13:00Z"/>
                <w:rFonts w:ascii="Arial" w:eastAsia="SimSun" w:hAnsi="Arial"/>
                <w:sz w:val="18"/>
                <w:lang w:eastAsia="ja-JP"/>
              </w:rPr>
            </w:pPr>
            <w:ins w:id="1621" w:author="Huawei" w:date="2019-09-27T12:13:00Z">
              <w:r w:rsidRPr="00AE11AB">
                <w:rPr>
                  <w:rFonts w:ascii="Arial" w:eastAsia="SimSun" w:hAnsi="Arial"/>
                  <w:sz w:val="18"/>
                  <w:lang w:eastAsia="ja-JP"/>
                </w:rPr>
                <w:t>-</w:t>
              </w:r>
            </w:ins>
          </w:p>
        </w:tc>
        <w:tc>
          <w:tcPr>
            <w:tcW w:w="1080" w:type="dxa"/>
          </w:tcPr>
          <w:p w:rsidR="00AE11AB" w:rsidRPr="00AE11AB" w:rsidRDefault="00AE11AB" w:rsidP="00AE11AB">
            <w:pPr>
              <w:keepNext/>
              <w:keepLines/>
              <w:overflowPunct w:val="0"/>
              <w:autoSpaceDE w:val="0"/>
              <w:autoSpaceDN w:val="0"/>
              <w:adjustRightInd w:val="0"/>
              <w:spacing w:after="0"/>
              <w:jc w:val="center"/>
              <w:textAlignment w:val="baseline"/>
              <w:rPr>
                <w:ins w:id="1622" w:author="Huawei" w:date="2019-09-27T12:13:00Z"/>
                <w:rFonts w:ascii="Arial" w:eastAsia="SimSun" w:hAnsi="Arial"/>
                <w:sz w:val="18"/>
                <w:lang w:eastAsia="ja-JP"/>
              </w:rPr>
            </w:pPr>
          </w:p>
        </w:tc>
      </w:tr>
      <w:tr w:rsidR="00AE11AB" w:rsidRPr="00AE11AB" w:rsidTr="00B90D77">
        <w:trPr>
          <w:ins w:id="1623" w:author="Huawei" w:date="2019-09-27T12:13:00Z"/>
        </w:trPr>
        <w:tc>
          <w:tcPr>
            <w:tcW w:w="2628" w:type="dxa"/>
          </w:tcPr>
          <w:p w:rsidR="00AE11AB" w:rsidRPr="00AE11AB" w:rsidRDefault="00AE11AB" w:rsidP="00AE11AB">
            <w:pPr>
              <w:keepNext/>
              <w:keepLines/>
              <w:overflowPunct w:val="0"/>
              <w:autoSpaceDE w:val="0"/>
              <w:autoSpaceDN w:val="0"/>
              <w:adjustRightInd w:val="0"/>
              <w:spacing w:after="0"/>
              <w:textAlignment w:val="baseline"/>
              <w:rPr>
                <w:ins w:id="1624" w:author="Huawei" w:date="2019-09-27T12:13:00Z"/>
                <w:rFonts w:ascii="Arial" w:eastAsia="SimSun" w:hAnsi="Arial"/>
                <w:sz w:val="18"/>
                <w:lang w:eastAsia="ja-JP"/>
              </w:rPr>
            </w:pPr>
            <w:ins w:id="1625" w:author="Huawei" w:date="2019-09-27T12:13:00Z">
              <w:r w:rsidRPr="00AE11AB">
                <w:rPr>
                  <w:rFonts w:ascii="Arial" w:eastAsia="SimSun" w:hAnsi="Arial"/>
                  <w:sz w:val="18"/>
                  <w:lang w:eastAsia="ja-JP"/>
                </w:rPr>
                <w:t xml:space="preserve">Capacity Value </w:t>
              </w:r>
            </w:ins>
          </w:p>
        </w:tc>
        <w:tc>
          <w:tcPr>
            <w:tcW w:w="1080" w:type="dxa"/>
          </w:tcPr>
          <w:p w:rsidR="00AE11AB" w:rsidRPr="00AE11AB" w:rsidRDefault="00AE11AB" w:rsidP="00AE11AB">
            <w:pPr>
              <w:keepNext/>
              <w:keepLines/>
              <w:overflowPunct w:val="0"/>
              <w:autoSpaceDE w:val="0"/>
              <w:autoSpaceDN w:val="0"/>
              <w:adjustRightInd w:val="0"/>
              <w:spacing w:after="0"/>
              <w:textAlignment w:val="baseline"/>
              <w:rPr>
                <w:ins w:id="1626" w:author="Huawei" w:date="2019-09-27T12:13:00Z"/>
                <w:rFonts w:ascii="Arial" w:eastAsia="SimSun" w:hAnsi="Arial"/>
                <w:sz w:val="18"/>
                <w:lang w:eastAsia="ja-JP"/>
              </w:rPr>
            </w:pPr>
            <w:ins w:id="1627" w:author="Huawei" w:date="2019-09-27T12:13:00Z">
              <w:r w:rsidRPr="00AE11AB">
                <w:rPr>
                  <w:rFonts w:ascii="Arial" w:eastAsia="SimSun" w:hAnsi="Arial"/>
                  <w:sz w:val="18"/>
                  <w:lang w:eastAsia="ja-JP"/>
                </w:rPr>
                <w:t>M</w:t>
              </w:r>
            </w:ins>
          </w:p>
        </w:tc>
        <w:tc>
          <w:tcPr>
            <w:tcW w:w="900" w:type="dxa"/>
          </w:tcPr>
          <w:p w:rsidR="00AE11AB" w:rsidRPr="00AE11AB" w:rsidRDefault="00AE11AB" w:rsidP="00AE11AB">
            <w:pPr>
              <w:keepNext/>
              <w:keepLines/>
              <w:overflowPunct w:val="0"/>
              <w:autoSpaceDE w:val="0"/>
              <w:autoSpaceDN w:val="0"/>
              <w:adjustRightInd w:val="0"/>
              <w:spacing w:after="0"/>
              <w:textAlignment w:val="baseline"/>
              <w:rPr>
                <w:ins w:id="1628" w:author="Huawei" w:date="2019-09-27T12:13:00Z"/>
                <w:rFonts w:ascii="Arial" w:eastAsia="SimSun" w:hAnsi="Arial"/>
                <w:sz w:val="18"/>
                <w:lang w:eastAsia="ja-JP"/>
              </w:rPr>
            </w:pPr>
          </w:p>
        </w:tc>
        <w:tc>
          <w:tcPr>
            <w:tcW w:w="1260" w:type="dxa"/>
          </w:tcPr>
          <w:p w:rsidR="00AE11AB" w:rsidRPr="00AE11AB" w:rsidRDefault="00AE11AB" w:rsidP="00AE11AB">
            <w:pPr>
              <w:keepNext/>
              <w:keepLines/>
              <w:overflowPunct w:val="0"/>
              <w:autoSpaceDE w:val="0"/>
              <w:autoSpaceDN w:val="0"/>
              <w:adjustRightInd w:val="0"/>
              <w:spacing w:after="0"/>
              <w:textAlignment w:val="baseline"/>
              <w:rPr>
                <w:ins w:id="1629" w:author="Huawei" w:date="2019-09-27T12:13:00Z"/>
                <w:rFonts w:ascii="Arial" w:eastAsia="SimSun" w:hAnsi="Arial" w:cs="Arial"/>
                <w:sz w:val="18"/>
                <w:szCs w:val="18"/>
                <w:lang w:eastAsia="ja-JP"/>
              </w:rPr>
            </w:pPr>
            <w:ins w:id="1630" w:author="Huawei" w:date="2019-09-27T12:13:00Z">
              <w:r w:rsidRPr="00AE11AB">
                <w:rPr>
                  <w:rFonts w:ascii="Arial" w:eastAsia="SimSun" w:hAnsi="Arial" w:cs="Arial"/>
                  <w:sz w:val="18"/>
                  <w:szCs w:val="18"/>
                  <w:lang w:eastAsia="ja-JP"/>
                </w:rPr>
                <w:t>9.2.47</w:t>
              </w:r>
            </w:ins>
          </w:p>
        </w:tc>
        <w:tc>
          <w:tcPr>
            <w:tcW w:w="2160" w:type="dxa"/>
          </w:tcPr>
          <w:p w:rsidR="00AE11AB" w:rsidRPr="00AE11AB" w:rsidRDefault="00AE11AB" w:rsidP="00AE11AB">
            <w:pPr>
              <w:keepNext/>
              <w:keepLines/>
              <w:overflowPunct w:val="0"/>
              <w:autoSpaceDE w:val="0"/>
              <w:autoSpaceDN w:val="0"/>
              <w:adjustRightInd w:val="0"/>
              <w:spacing w:after="0"/>
              <w:textAlignment w:val="baseline"/>
              <w:rPr>
                <w:ins w:id="1631" w:author="Huawei" w:date="2019-09-27T12:13:00Z"/>
                <w:rFonts w:ascii="Arial" w:eastAsia="SimSun" w:hAnsi="Arial" w:cs="Arial"/>
                <w:sz w:val="18"/>
                <w:szCs w:val="18"/>
                <w:lang w:eastAsia="ja-JP"/>
              </w:rPr>
            </w:pPr>
            <w:ins w:id="1632" w:author="Huawei" w:date="2019-09-27T12:13:00Z">
              <w:r w:rsidRPr="00AE11AB">
                <w:rPr>
                  <w:rFonts w:ascii="Arial" w:eastAsia="SimSun" w:hAnsi="Arial" w:cs="Arial"/>
                  <w:sz w:val="18"/>
                  <w:szCs w:val="18"/>
                  <w:lang w:eastAsia="ja-JP"/>
                </w:rPr>
                <w:t xml:space="preserve">‘0’ indicates no resource is available, Measured on a linear scale. </w:t>
              </w:r>
            </w:ins>
          </w:p>
        </w:tc>
        <w:tc>
          <w:tcPr>
            <w:tcW w:w="1080" w:type="dxa"/>
          </w:tcPr>
          <w:p w:rsidR="00AE11AB" w:rsidRPr="00AE11AB" w:rsidRDefault="00AE11AB" w:rsidP="00AE11AB">
            <w:pPr>
              <w:keepNext/>
              <w:keepLines/>
              <w:overflowPunct w:val="0"/>
              <w:autoSpaceDE w:val="0"/>
              <w:autoSpaceDN w:val="0"/>
              <w:adjustRightInd w:val="0"/>
              <w:spacing w:after="0"/>
              <w:jc w:val="center"/>
              <w:textAlignment w:val="baseline"/>
              <w:rPr>
                <w:ins w:id="1633" w:author="Huawei" w:date="2019-09-27T12:13:00Z"/>
                <w:rFonts w:ascii="Arial" w:eastAsia="SimSun" w:hAnsi="Arial"/>
                <w:sz w:val="18"/>
                <w:lang w:eastAsia="ja-JP"/>
              </w:rPr>
            </w:pPr>
            <w:ins w:id="1634" w:author="Huawei" w:date="2019-09-27T12:13:00Z">
              <w:r w:rsidRPr="00AE11AB">
                <w:rPr>
                  <w:rFonts w:ascii="Arial" w:eastAsia="SimSun" w:hAnsi="Arial"/>
                  <w:sz w:val="18"/>
                  <w:lang w:eastAsia="ja-JP"/>
                </w:rPr>
                <w:t>-</w:t>
              </w:r>
            </w:ins>
          </w:p>
        </w:tc>
        <w:tc>
          <w:tcPr>
            <w:tcW w:w="1080" w:type="dxa"/>
          </w:tcPr>
          <w:p w:rsidR="00AE11AB" w:rsidRPr="00AE11AB" w:rsidRDefault="00AE11AB" w:rsidP="00AE11AB">
            <w:pPr>
              <w:keepNext/>
              <w:keepLines/>
              <w:overflowPunct w:val="0"/>
              <w:autoSpaceDE w:val="0"/>
              <w:autoSpaceDN w:val="0"/>
              <w:adjustRightInd w:val="0"/>
              <w:spacing w:after="0"/>
              <w:jc w:val="center"/>
              <w:textAlignment w:val="baseline"/>
              <w:rPr>
                <w:ins w:id="1635" w:author="Huawei" w:date="2019-09-27T12:13:00Z"/>
                <w:rFonts w:ascii="Arial" w:eastAsia="SimSun" w:hAnsi="Arial"/>
                <w:sz w:val="18"/>
                <w:lang w:eastAsia="ja-JP"/>
              </w:rPr>
            </w:pPr>
          </w:p>
        </w:tc>
      </w:tr>
    </w:tbl>
    <w:p w:rsidR="00AE11AB" w:rsidRPr="00AE11AB" w:rsidRDefault="00AE11AB" w:rsidP="00AE11AB">
      <w:pPr>
        <w:overflowPunct w:val="0"/>
        <w:autoSpaceDE w:val="0"/>
        <w:autoSpaceDN w:val="0"/>
        <w:adjustRightInd w:val="0"/>
        <w:textAlignment w:val="baseline"/>
        <w:rPr>
          <w:ins w:id="1636" w:author="Huawei" w:date="2019-09-27T12:13:00Z"/>
          <w:rFonts w:eastAsia="SimSun"/>
          <w:lang w:eastAsia="en-GB"/>
        </w:rPr>
      </w:pPr>
    </w:p>
    <w:p w:rsidR="00AE11AB" w:rsidRPr="00AE11AB" w:rsidRDefault="00AE11AB" w:rsidP="00AE11AB">
      <w:pPr>
        <w:pStyle w:val="Heading4"/>
        <w:overflowPunct w:val="0"/>
        <w:autoSpaceDE w:val="0"/>
        <w:autoSpaceDN w:val="0"/>
        <w:adjustRightInd w:val="0"/>
        <w:textAlignment w:val="baseline"/>
        <w:rPr>
          <w:ins w:id="1637" w:author="Huawei" w:date="2019-09-27T12:13:00Z"/>
          <w:rFonts w:eastAsia="Batang"/>
          <w:sz w:val="28"/>
          <w:lang w:eastAsia="en-GB"/>
        </w:rPr>
      </w:pPr>
      <w:bookmarkStart w:id="1638" w:name="_Toc14207858"/>
      <w:ins w:id="1639" w:author="Huawei" w:date="2019-09-27T12:13:00Z">
        <w:r w:rsidRPr="00AE11AB">
          <w:rPr>
            <w:rFonts w:eastAsia="Batang"/>
            <w:sz w:val="28"/>
            <w:lang w:eastAsia="en-GB"/>
          </w:rPr>
          <w:t>9.2.</w:t>
        </w:r>
      </w:ins>
      <w:ins w:id="1640" w:author="Huawei" w:date="2019-09-27T12:17:00Z">
        <w:r>
          <w:rPr>
            <w:rFonts w:eastAsia="Batang"/>
            <w:sz w:val="28"/>
            <w:lang w:eastAsia="en-GB"/>
          </w:rPr>
          <w:t>3.X7</w:t>
        </w:r>
      </w:ins>
      <w:ins w:id="1641" w:author="Huawei" w:date="2019-09-27T12:13:00Z">
        <w:r w:rsidRPr="00AE11AB">
          <w:rPr>
            <w:rFonts w:eastAsia="Batang"/>
            <w:sz w:val="28"/>
            <w:lang w:eastAsia="en-GB"/>
          </w:rPr>
          <w:tab/>
          <w:t>Capacity Class Value</w:t>
        </w:r>
        <w:bookmarkEnd w:id="1638"/>
      </w:ins>
    </w:p>
    <w:p w:rsidR="00AE11AB" w:rsidRPr="00AE11AB" w:rsidRDefault="00AE11AB" w:rsidP="00AE11AB">
      <w:pPr>
        <w:overflowPunct w:val="0"/>
        <w:autoSpaceDE w:val="0"/>
        <w:autoSpaceDN w:val="0"/>
        <w:adjustRightInd w:val="0"/>
        <w:textAlignment w:val="baseline"/>
        <w:rPr>
          <w:ins w:id="1642" w:author="Huawei" w:date="2019-09-27T12:13:00Z"/>
          <w:rFonts w:eastAsia="SimSun"/>
          <w:lang w:eastAsia="en-GB"/>
        </w:rPr>
      </w:pPr>
      <w:ins w:id="1643" w:author="Huawei" w:date="2019-09-27T12:13:00Z">
        <w:r w:rsidRPr="00AE11AB">
          <w:rPr>
            <w:rFonts w:eastAsia="SimSun"/>
            <w:lang w:eastAsia="en-GB"/>
          </w:rPr>
          <w:t xml:space="preserve">The </w:t>
        </w:r>
        <w:r w:rsidRPr="00AE11AB">
          <w:rPr>
            <w:rFonts w:eastAsia="SimSun"/>
            <w:i/>
            <w:iCs/>
            <w:lang w:eastAsia="en-GB"/>
          </w:rPr>
          <w:t xml:space="preserve">Capacity Class Value </w:t>
        </w:r>
        <w:r w:rsidRPr="00AE11AB">
          <w:rPr>
            <w:rFonts w:eastAsia="SimSun"/>
            <w:lang w:eastAsia="en-GB"/>
          </w:rPr>
          <w:t xml:space="preserve">IE indicates the </w:t>
        </w:r>
        <w:r w:rsidRPr="00AE11AB">
          <w:rPr>
            <w:rFonts w:eastAsia="SimSun"/>
            <w:noProof/>
            <w:lang w:eastAsia="en-GB"/>
          </w:rPr>
          <w:t>value that classifies the cell capacity with regards to the other cells</w:t>
        </w:r>
      </w:ins>
      <w:ins w:id="1644" w:author="Huawei" w:date="2019-09-27T12:20:00Z">
        <w:r>
          <w:rPr>
            <w:rFonts w:eastAsia="SimSun"/>
            <w:noProof/>
            <w:lang w:eastAsia="en-GB"/>
          </w:rPr>
          <w:t xml:space="preserve"> or the S-NSSAI capacity with regards to the other S-NSSAI</w:t>
        </w:r>
      </w:ins>
      <w:ins w:id="1645" w:author="Huawei" w:date="2019-09-27T12:13:00Z">
        <w:r w:rsidRPr="00AE11AB">
          <w:rPr>
            <w:rFonts w:eastAsia="SimSun"/>
            <w:noProof/>
            <w:lang w:eastAsia="en-GB"/>
          </w:rPr>
          <w:t xml:space="preserve">. The </w:t>
        </w:r>
        <w:r w:rsidRPr="00AE11AB">
          <w:rPr>
            <w:rFonts w:eastAsia="SimSun"/>
            <w:i/>
            <w:noProof/>
            <w:lang w:eastAsia="en-GB"/>
          </w:rPr>
          <w:t xml:space="preserve">Capacity Class Value </w:t>
        </w:r>
        <w:r w:rsidRPr="00AE11AB">
          <w:rPr>
            <w:rFonts w:eastAsia="SimSun"/>
            <w:noProof/>
            <w:lang w:eastAsia="en-GB"/>
          </w:rPr>
          <w:t>IE</w:t>
        </w:r>
        <w:r w:rsidRPr="00AE11AB">
          <w:rPr>
            <w:rFonts w:eastAsia="SimSun"/>
            <w:i/>
            <w:noProof/>
            <w:lang w:eastAsia="en-GB"/>
          </w:rPr>
          <w:t xml:space="preserve"> </w:t>
        </w:r>
        <w:r w:rsidRPr="00AE11AB">
          <w:rPr>
            <w:rFonts w:eastAsia="SimSun"/>
            <w:noProof/>
            <w:lang w:eastAsia="en-GB"/>
          </w:rPr>
          <w:t>only indicates resources that are configured for traffic purposes.</w:t>
        </w:r>
      </w:ins>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gridCol w:w="1080"/>
        <w:gridCol w:w="1080"/>
      </w:tblGrid>
      <w:tr w:rsidR="00AE11AB" w:rsidRPr="00AE11AB" w:rsidTr="00B90D77">
        <w:trPr>
          <w:ins w:id="1646" w:author="Huawei" w:date="2019-09-27T12:13:00Z"/>
        </w:trPr>
        <w:tc>
          <w:tcPr>
            <w:tcW w:w="2628" w:type="dxa"/>
          </w:tcPr>
          <w:p w:rsidR="00AE11AB" w:rsidRPr="00AE11AB" w:rsidRDefault="00AE11AB" w:rsidP="00AE11AB">
            <w:pPr>
              <w:keepNext/>
              <w:keepLines/>
              <w:overflowPunct w:val="0"/>
              <w:autoSpaceDE w:val="0"/>
              <w:autoSpaceDN w:val="0"/>
              <w:adjustRightInd w:val="0"/>
              <w:spacing w:after="0"/>
              <w:jc w:val="center"/>
              <w:textAlignment w:val="baseline"/>
              <w:rPr>
                <w:ins w:id="1647" w:author="Huawei" w:date="2019-09-27T12:13:00Z"/>
                <w:rFonts w:ascii="Arial" w:eastAsia="SimSun" w:hAnsi="Arial"/>
                <w:b/>
                <w:sz w:val="18"/>
                <w:lang w:eastAsia="ja-JP"/>
              </w:rPr>
            </w:pPr>
            <w:ins w:id="1648" w:author="Huawei" w:date="2019-09-27T12:13:00Z">
              <w:r w:rsidRPr="00AE11AB">
                <w:rPr>
                  <w:rFonts w:ascii="Arial" w:eastAsia="SimSun" w:hAnsi="Arial"/>
                  <w:b/>
                  <w:sz w:val="18"/>
                  <w:lang w:eastAsia="ja-JP"/>
                </w:rPr>
                <w:t>IE/Group Name</w:t>
              </w:r>
            </w:ins>
          </w:p>
        </w:tc>
        <w:tc>
          <w:tcPr>
            <w:tcW w:w="1080" w:type="dxa"/>
          </w:tcPr>
          <w:p w:rsidR="00AE11AB" w:rsidRPr="00AE11AB" w:rsidRDefault="00AE11AB" w:rsidP="00AE11AB">
            <w:pPr>
              <w:keepNext/>
              <w:keepLines/>
              <w:overflowPunct w:val="0"/>
              <w:autoSpaceDE w:val="0"/>
              <w:autoSpaceDN w:val="0"/>
              <w:adjustRightInd w:val="0"/>
              <w:spacing w:after="0"/>
              <w:jc w:val="center"/>
              <w:textAlignment w:val="baseline"/>
              <w:rPr>
                <w:ins w:id="1649" w:author="Huawei" w:date="2019-09-27T12:13:00Z"/>
                <w:rFonts w:ascii="Arial" w:eastAsia="SimSun" w:hAnsi="Arial"/>
                <w:b/>
                <w:sz w:val="18"/>
                <w:lang w:eastAsia="ja-JP"/>
              </w:rPr>
            </w:pPr>
            <w:ins w:id="1650" w:author="Huawei" w:date="2019-09-27T12:13:00Z">
              <w:r w:rsidRPr="00AE11AB">
                <w:rPr>
                  <w:rFonts w:ascii="Arial" w:eastAsia="SimSun" w:hAnsi="Arial"/>
                  <w:b/>
                  <w:sz w:val="18"/>
                  <w:lang w:eastAsia="ja-JP"/>
                </w:rPr>
                <w:t>Presence</w:t>
              </w:r>
            </w:ins>
          </w:p>
        </w:tc>
        <w:tc>
          <w:tcPr>
            <w:tcW w:w="900" w:type="dxa"/>
          </w:tcPr>
          <w:p w:rsidR="00AE11AB" w:rsidRPr="00AE11AB" w:rsidRDefault="00AE11AB" w:rsidP="00AE11AB">
            <w:pPr>
              <w:keepNext/>
              <w:keepLines/>
              <w:overflowPunct w:val="0"/>
              <w:autoSpaceDE w:val="0"/>
              <w:autoSpaceDN w:val="0"/>
              <w:adjustRightInd w:val="0"/>
              <w:spacing w:after="0"/>
              <w:jc w:val="center"/>
              <w:textAlignment w:val="baseline"/>
              <w:rPr>
                <w:ins w:id="1651" w:author="Huawei" w:date="2019-09-27T12:13:00Z"/>
                <w:rFonts w:ascii="Arial" w:eastAsia="SimSun" w:hAnsi="Arial"/>
                <w:b/>
                <w:sz w:val="18"/>
                <w:lang w:eastAsia="ja-JP"/>
              </w:rPr>
            </w:pPr>
            <w:ins w:id="1652" w:author="Huawei" w:date="2019-09-27T12:13:00Z">
              <w:r w:rsidRPr="00AE11AB">
                <w:rPr>
                  <w:rFonts w:ascii="Arial" w:eastAsia="SimSun" w:hAnsi="Arial"/>
                  <w:b/>
                  <w:sz w:val="18"/>
                  <w:lang w:eastAsia="ja-JP"/>
                </w:rPr>
                <w:t>Range</w:t>
              </w:r>
            </w:ins>
          </w:p>
        </w:tc>
        <w:tc>
          <w:tcPr>
            <w:tcW w:w="1260" w:type="dxa"/>
          </w:tcPr>
          <w:p w:rsidR="00AE11AB" w:rsidRPr="00AE11AB" w:rsidRDefault="00AE11AB" w:rsidP="00AE11AB">
            <w:pPr>
              <w:keepNext/>
              <w:keepLines/>
              <w:overflowPunct w:val="0"/>
              <w:autoSpaceDE w:val="0"/>
              <w:autoSpaceDN w:val="0"/>
              <w:adjustRightInd w:val="0"/>
              <w:spacing w:after="0"/>
              <w:jc w:val="center"/>
              <w:textAlignment w:val="baseline"/>
              <w:rPr>
                <w:ins w:id="1653" w:author="Huawei" w:date="2019-09-27T12:13:00Z"/>
                <w:rFonts w:ascii="Arial" w:eastAsia="SimSun" w:hAnsi="Arial"/>
                <w:b/>
                <w:sz w:val="18"/>
                <w:lang w:eastAsia="ja-JP"/>
              </w:rPr>
            </w:pPr>
            <w:ins w:id="1654" w:author="Huawei" w:date="2019-09-27T12:13:00Z">
              <w:r w:rsidRPr="00AE11AB">
                <w:rPr>
                  <w:rFonts w:ascii="Arial" w:eastAsia="SimSun" w:hAnsi="Arial"/>
                  <w:b/>
                  <w:sz w:val="18"/>
                  <w:lang w:eastAsia="ja-JP"/>
                </w:rPr>
                <w:t>IE type and reference</w:t>
              </w:r>
            </w:ins>
          </w:p>
        </w:tc>
        <w:tc>
          <w:tcPr>
            <w:tcW w:w="2160" w:type="dxa"/>
          </w:tcPr>
          <w:p w:rsidR="00AE11AB" w:rsidRPr="00AE11AB" w:rsidRDefault="00AE11AB" w:rsidP="00AE11AB">
            <w:pPr>
              <w:keepNext/>
              <w:keepLines/>
              <w:overflowPunct w:val="0"/>
              <w:autoSpaceDE w:val="0"/>
              <w:autoSpaceDN w:val="0"/>
              <w:adjustRightInd w:val="0"/>
              <w:spacing w:after="0"/>
              <w:jc w:val="center"/>
              <w:textAlignment w:val="baseline"/>
              <w:rPr>
                <w:ins w:id="1655" w:author="Huawei" w:date="2019-09-27T12:13:00Z"/>
                <w:rFonts w:ascii="Arial" w:eastAsia="SimSun" w:hAnsi="Arial"/>
                <w:b/>
                <w:sz w:val="18"/>
                <w:lang w:eastAsia="ja-JP"/>
              </w:rPr>
            </w:pPr>
            <w:ins w:id="1656" w:author="Huawei" w:date="2019-09-27T12:13:00Z">
              <w:r w:rsidRPr="00AE11AB">
                <w:rPr>
                  <w:rFonts w:ascii="Arial" w:eastAsia="SimSun" w:hAnsi="Arial"/>
                  <w:b/>
                  <w:sz w:val="18"/>
                  <w:lang w:eastAsia="ja-JP"/>
                </w:rPr>
                <w:t>Semantics description</w:t>
              </w:r>
            </w:ins>
          </w:p>
        </w:tc>
        <w:tc>
          <w:tcPr>
            <w:tcW w:w="1080" w:type="dxa"/>
          </w:tcPr>
          <w:p w:rsidR="00AE11AB" w:rsidRPr="00AE11AB" w:rsidRDefault="00AE11AB" w:rsidP="00AE11AB">
            <w:pPr>
              <w:keepNext/>
              <w:keepLines/>
              <w:overflowPunct w:val="0"/>
              <w:autoSpaceDE w:val="0"/>
              <w:autoSpaceDN w:val="0"/>
              <w:adjustRightInd w:val="0"/>
              <w:spacing w:after="0"/>
              <w:jc w:val="center"/>
              <w:textAlignment w:val="baseline"/>
              <w:rPr>
                <w:ins w:id="1657" w:author="Huawei" w:date="2019-09-27T12:13:00Z"/>
                <w:rFonts w:ascii="Arial" w:eastAsia="SimSun" w:hAnsi="Arial"/>
                <w:b/>
                <w:sz w:val="18"/>
                <w:lang w:eastAsia="ja-JP"/>
              </w:rPr>
            </w:pPr>
            <w:ins w:id="1658" w:author="Huawei" w:date="2019-09-27T12:13:00Z">
              <w:r w:rsidRPr="00AE11AB">
                <w:rPr>
                  <w:rFonts w:ascii="Arial" w:eastAsia="SimSun" w:hAnsi="Arial"/>
                  <w:b/>
                  <w:sz w:val="18"/>
                  <w:lang w:eastAsia="ja-JP"/>
                </w:rPr>
                <w:t>Criticality</w:t>
              </w:r>
            </w:ins>
          </w:p>
        </w:tc>
        <w:tc>
          <w:tcPr>
            <w:tcW w:w="1080" w:type="dxa"/>
          </w:tcPr>
          <w:p w:rsidR="00AE11AB" w:rsidRPr="00AE11AB" w:rsidRDefault="00AE11AB" w:rsidP="00AE11AB">
            <w:pPr>
              <w:keepNext/>
              <w:keepLines/>
              <w:overflowPunct w:val="0"/>
              <w:autoSpaceDE w:val="0"/>
              <w:autoSpaceDN w:val="0"/>
              <w:adjustRightInd w:val="0"/>
              <w:spacing w:after="0"/>
              <w:jc w:val="center"/>
              <w:textAlignment w:val="baseline"/>
              <w:rPr>
                <w:ins w:id="1659" w:author="Huawei" w:date="2019-09-27T12:13:00Z"/>
                <w:rFonts w:ascii="Arial" w:eastAsia="SimSun" w:hAnsi="Arial"/>
                <w:b/>
                <w:sz w:val="18"/>
                <w:lang w:eastAsia="ja-JP"/>
              </w:rPr>
            </w:pPr>
            <w:ins w:id="1660" w:author="Huawei" w:date="2019-09-27T12:13:00Z">
              <w:r w:rsidRPr="00AE11AB">
                <w:rPr>
                  <w:rFonts w:ascii="Arial" w:eastAsia="SimSun" w:hAnsi="Arial"/>
                  <w:b/>
                  <w:sz w:val="18"/>
                  <w:lang w:eastAsia="ja-JP"/>
                </w:rPr>
                <w:t>Assigned Criticality</w:t>
              </w:r>
            </w:ins>
          </w:p>
        </w:tc>
      </w:tr>
      <w:tr w:rsidR="00AE11AB" w:rsidRPr="00AE11AB" w:rsidTr="00B90D77">
        <w:trPr>
          <w:ins w:id="1661" w:author="Huawei" w:date="2019-09-27T12:13:00Z"/>
        </w:trPr>
        <w:tc>
          <w:tcPr>
            <w:tcW w:w="2628" w:type="dxa"/>
          </w:tcPr>
          <w:p w:rsidR="00AE11AB" w:rsidRPr="00AE11AB" w:rsidRDefault="00AE11AB" w:rsidP="00AE11AB">
            <w:pPr>
              <w:keepNext/>
              <w:keepLines/>
              <w:overflowPunct w:val="0"/>
              <w:autoSpaceDE w:val="0"/>
              <w:autoSpaceDN w:val="0"/>
              <w:adjustRightInd w:val="0"/>
              <w:spacing w:after="0"/>
              <w:textAlignment w:val="baseline"/>
              <w:rPr>
                <w:ins w:id="1662" w:author="Huawei" w:date="2019-09-27T12:13:00Z"/>
                <w:rFonts w:ascii="Arial" w:eastAsia="SimSun" w:hAnsi="Arial"/>
                <w:sz w:val="18"/>
                <w:lang w:eastAsia="ja-JP"/>
              </w:rPr>
            </w:pPr>
            <w:ins w:id="1663" w:author="Huawei" w:date="2019-09-27T12:13:00Z">
              <w:r w:rsidRPr="00AE11AB">
                <w:rPr>
                  <w:rFonts w:ascii="Arial" w:eastAsia="SimSun" w:hAnsi="Arial"/>
                  <w:sz w:val="18"/>
                  <w:lang w:eastAsia="ja-JP"/>
                </w:rPr>
                <w:t>Capacity Class Value</w:t>
              </w:r>
            </w:ins>
          </w:p>
        </w:tc>
        <w:tc>
          <w:tcPr>
            <w:tcW w:w="1080" w:type="dxa"/>
          </w:tcPr>
          <w:p w:rsidR="00AE11AB" w:rsidRPr="00AE11AB" w:rsidRDefault="00AE11AB" w:rsidP="00AE11AB">
            <w:pPr>
              <w:keepNext/>
              <w:keepLines/>
              <w:overflowPunct w:val="0"/>
              <w:autoSpaceDE w:val="0"/>
              <w:autoSpaceDN w:val="0"/>
              <w:adjustRightInd w:val="0"/>
              <w:spacing w:after="0"/>
              <w:textAlignment w:val="baseline"/>
              <w:rPr>
                <w:ins w:id="1664" w:author="Huawei" w:date="2019-09-27T12:13:00Z"/>
                <w:rFonts w:ascii="Arial" w:eastAsia="SimSun" w:hAnsi="Arial"/>
                <w:sz w:val="18"/>
                <w:lang w:eastAsia="ja-JP"/>
              </w:rPr>
            </w:pPr>
            <w:ins w:id="1665" w:author="Huawei" w:date="2019-09-27T12:13:00Z">
              <w:r w:rsidRPr="00AE11AB">
                <w:rPr>
                  <w:rFonts w:ascii="Arial" w:eastAsia="SimSun" w:hAnsi="Arial"/>
                  <w:sz w:val="18"/>
                  <w:lang w:eastAsia="ja-JP"/>
                </w:rPr>
                <w:t>M</w:t>
              </w:r>
            </w:ins>
          </w:p>
        </w:tc>
        <w:tc>
          <w:tcPr>
            <w:tcW w:w="900" w:type="dxa"/>
          </w:tcPr>
          <w:p w:rsidR="00AE11AB" w:rsidRPr="00AE11AB" w:rsidRDefault="00AE11AB" w:rsidP="00AE11AB">
            <w:pPr>
              <w:keepNext/>
              <w:keepLines/>
              <w:overflowPunct w:val="0"/>
              <w:autoSpaceDE w:val="0"/>
              <w:autoSpaceDN w:val="0"/>
              <w:adjustRightInd w:val="0"/>
              <w:spacing w:after="0"/>
              <w:textAlignment w:val="baseline"/>
              <w:rPr>
                <w:ins w:id="1666" w:author="Huawei" w:date="2019-09-27T12:13:00Z"/>
                <w:rFonts w:ascii="Arial" w:eastAsia="SimSun" w:hAnsi="Arial"/>
                <w:sz w:val="18"/>
                <w:lang w:eastAsia="ja-JP"/>
              </w:rPr>
            </w:pPr>
          </w:p>
        </w:tc>
        <w:tc>
          <w:tcPr>
            <w:tcW w:w="1260" w:type="dxa"/>
          </w:tcPr>
          <w:p w:rsidR="00AE11AB" w:rsidRPr="00AE11AB" w:rsidRDefault="00AE11AB" w:rsidP="00AE11AB">
            <w:pPr>
              <w:keepNext/>
              <w:keepLines/>
              <w:overflowPunct w:val="0"/>
              <w:autoSpaceDE w:val="0"/>
              <w:autoSpaceDN w:val="0"/>
              <w:adjustRightInd w:val="0"/>
              <w:spacing w:after="0"/>
              <w:textAlignment w:val="baseline"/>
              <w:rPr>
                <w:ins w:id="1667" w:author="Huawei" w:date="2019-09-27T12:13:00Z"/>
                <w:rFonts w:ascii="Arial" w:eastAsia="SimSun" w:hAnsi="Arial"/>
                <w:sz w:val="18"/>
                <w:lang w:eastAsia="ja-JP"/>
              </w:rPr>
            </w:pPr>
            <w:ins w:id="1668" w:author="Huawei" w:date="2019-09-27T12:13:00Z">
              <w:r w:rsidRPr="00AE11AB">
                <w:rPr>
                  <w:rFonts w:ascii="Arial" w:eastAsia="SimSun" w:hAnsi="Arial"/>
                  <w:noProof/>
                  <w:sz w:val="18"/>
                  <w:lang w:eastAsia="ja-JP"/>
                </w:rPr>
                <w:t>INTEGER (1..100,...)</w:t>
              </w:r>
            </w:ins>
          </w:p>
        </w:tc>
        <w:tc>
          <w:tcPr>
            <w:tcW w:w="2160" w:type="dxa"/>
          </w:tcPr>
          <w:p w:rsidR="00AE11AB" w:rsidRPr="00AE11AB" w:rsidRDefault="00AE11AB" w:rsidP="006B2D60">
            <w:pPr>
              <w:keepNext/>
              <w:keepLines/>
              <w:overflowPunct w:val="0"/>
              <w:autoSpaceDE w:val="0"/>
              <w:autoSpaceDN w:val="0"/>
              <w:adjustRightInd w:val="0"/>
              <w:spacing w:after="0"/>
              <w:textAlignment w:val="baseline"/>
              <w:rPr>
                <w:ins w:id="1669" w:author="Huawei" w:date="2019-09-27T12:13:00Z"/>
                <w:rFonts w:ascii="Arial" w:eastAsia="SimSun" w:hAnsi="Arial" w:cs="Arial"/>
                <w:sz w:val="18"/>
                <w:szCs w:val="18"/>
                <w:lang w:eastAsia="ja-JP"/>
              </w:rPr>
            </w:pPr>
            <w:ins w:id="1670" w:author="Huawei" w:date="2019-09-27T12:13:00Z">
              <w:r w:rsidRPr="00AE11AB">
                <w:rPr>
                  <w:rFonts w:ascii="Arial" w:eastAsia="SimSun" w:hAnsi="Arial" w:cs="Arial"/>
                  <w:noProof/>
                  <w:sz w:val="18"/>
                  <w:szCs w:val="18"/>
                  <w:lang w:eastAsia="ja-JP"/>
                </w:rPr>
                <w:t>Value 1 shall indicate the minimum cell capacity, and 100 shall indicate the maximum cell capacity. There should be a linear relation between cell capacity and Capacity Class Value</w:t>
              </w:r>
            </w:ins>
            <w:ins w:id="1671" w:author="Huawei" w:date="2019-09-27T12:21:00Z">
              <w:r>
                <w:rPr>
                  <w:rFonts w:ascii="Arial" w:eastAsia="SimSun" w:hAnsi="Arial" w:cs="Arial"/>
                  <w:noProof/>
                  <w:sz w:val="18"/>
                  <w:szCs w:val="18"/>
                  <w:lang w:eastAsia="ja-JP"/>
                </w:rPr>
                <w:t xml:space="preserve"> or between S-NSSAI capacity and </w:t>
              </w:r>
            </w:ins>
            <w:ins w:id="1672" w:author="Huawei" w:date="2019-09-27T12:22:00Z">
              <w:r w:rsidR="006B2D60" w:rsidRPr="00AE11AB">
                <w:rPr>
                  <w:rFonts w:ascii="Arial" w:eastAsia="SimSun" w:hAnsi="Arial" w:cs="Arial"/>
                  <w:noProof/>
                  <w:sz w:val="18"/>
                  <w:szCs w:val="18"/>
                  <w:lang w:eastAsia="ja-JP"/>
                </w:rPr>
                <w:t>Capacity Class Value</w:t>
              </w:r>
            </w:ins>
            <w:ins w:id="1673" w:author="Huawei" w:date="2019-09-27T12:13:00Z">
              <w:r w:rsidRPr="00AE11AB">
                <w:rPr>
                  <w:rFonts w:ascii="Arial" w:eastAsia="SimSun" w:hAnsi="Arial" w:cs="Arial"/>
                  <w:noProof/>
                  <w:sz w:val="18"/>
                  <w:szCs w:val="18"/>
                  <w:lang w:eastAsia="ja-JP"/>
                </w:rPr>
                <w:t>.</w:t>
              </w:r>
            </w:ins>
          </w:p>
        </w:tc>
        <w:tc>
          <w:tcPr>
            <w:tcW w:w="1080" w:type="dxa"/>
          </w:tcPr>
          <w:p w:rsidR="00AE11AB" w:rsidRPr="00AE11AB" w:rsidRDefault="00AE11AB" w:rsidP="00AE11AB">
            <w:pPr>
              <w:keepNext/>
              <w:keepLines/>
              <w:overflowPunct w:val="0"/>
              <w:autoSpaceDE w:val="0"/>
              <w:autoSpaceDN w:val="0"/>
              <w:adjustRightInd w:val="0"/>
              <w:spacing w:after="0"/>
              <w:jc w:val="center"/>
              <w:textAlignment w:val="baseline"/>
              <w:rPr>
                <w:ins w:id="1674" w:author="Huawei" w:date="2019-09-27T12:13:00Z"/>
                <w:rFonts w:ascii="Arial" w:eastAsia="SimSun" w:hAnsi="Arial"/>
                <w:sz w:val="18"/>
                <w:lang w:eastAsia="ja-JP"/>
              </w:rPr>
            </w:pPr>
            <w:ins w:id="1675" w:author="Huawei" w:date="2019-09-27T12:13:00Z">
              <w:r w:rsidRPr="00AE11AB">
                <w:rPr>
                  <w:rFonts w:ascii="Arial" w:eastAsia="SimSun" w:hAnsi="Arial"/>
                  <w:sz w:val="18"/>
                  <w:lang w:eastAsia="ja-JP"/>
                </w:rPr>
                <w:t>-</w:t>
              </w:r>
            </w:ins>
          </w:p>
        </w:tc>
        <w:tc>
          <w:tcPr>
            <w:tcW w:w="1080" w:type="dxa"/>
          </w:tcPr>
          <w:p w:rsidR="00AE11AB" w:rsidRPr="00AE11AB" w:rsidRDefault="00AE11AB" w:rsidP="00AE11AB">
            <w:pPr>
              <w:keepNext/>
              <w:keepLines/>
              <w:overflowPunct w:val="0"/>
              <w:autoSpaceDE w:val="0"/>
              <w:autoSpaceDN w:val="0"/>
              <w:adjustRightInd w:val="0"/>
              <w:spacing w:after="0"/>
              <w:jc w:val="center"/>
              <w:textAlignment w:val="baseline"/>
              <w:rPr>
                <w:ins w:id="1676" w:author="Huawei" w:date="2019-09-27T12:13:00Z"/>
                <w:rFonts w:ascii="Arial" w:eastAsia="SimSun" w:hAnsi="Arial"/>
                <w:sz w:val="18"/>
                <w:lang w:eastAsia="ja-JP"/>
              </w:rPr>
            </w:pPr>
          </w:p>
        </w:tc>
      </w:tr>
    </w:tbl>
    <w:p w:rsidR="00AE11AB" w:rsidRPr="00AE11AB" w:rsidRDefault="00AE11AB" w:rsidP="00AE11AB">
      <w:pPr>
        <w:overflowPunct w:val="0"/>
        <w:autoSpaceDE w:val="0"/>
        <w:autoSpaceDN w:val="0"/>
        <w:adjustRightInd w:val="0"/>
        <w:textAlignment w:val="baseline"/>
        <w:rPr>
          <w:ins w:id="1677" w:author="Huawei" w:date="2019-09-27T12:13:00Z"/>
          <w:rFonts w:eastAsia="SimSun"/>
          <w:lang w:eastAsia="en-GB"/>
        </w:rPr>
      </w:pPr>
    </w:p>
    <w:p w:rsidR="00AE11AB" w:rsidRPr="00AE11AB" w:rsidRDefault="00AE11AB" w:rsidP="00AE11AB">
      <w:pPr>
        <w:pStyle w:val="Heading4"/>
        <w:overflowPunct w:val="0"/>
        <w:autoSpaceDE w:val="0"/>
        <w:autoSpaceDN w:val="0"/>
        <w:adjustRightInd w:val="0"/>
        <w:textAlignment w:val="baseline"/>
        <w:rPr>
          <w:ins w:id="1678" w:author="Huawei" w:date="2019-09-27T12:13:00Z"/>
          <w:rFonts w:eastAsia="Batang"/>
          <w:sz w:val="28"/>
          <w:lang w:eastAsia="en-GB"/>
        </w:rPr>
      </w:pPr>
      <w:bookmarkStart w:id="1679" w:name="_Toc14207859"/>
      <w:ins w:id="1680" w:author="Huawei" w:date="2019-09-27T12:13:00Z">
        <w:r w:rsidRPr="00AE11AB">
          <w:rPr>
            <w:rFonts w:eastAsia="Batang"/>
            <w:sz w:val="28"/>
            <w:lang w:eastAsia="en-GB"/>
          </w:rPr>
          <w:t>9.2.</w:t>
        </w:r>
      </w:ins>
      <w:ins w:id="1681" w:author="Huawei" w:date="2019-09-27T12:18:00Z">
        <w:r>
          <w:rPr>
            <w:rFonts w:eastAsia="Batang"/>
            <w:sz w:val="28"/>
            <w:lang w:eastAsia="en-GB"/>
          </w:rPr>
          <w:t>3.X8</w:t>
        </w:r>
      </w:ins>
      <w:ins w:id="1682" w:author="Huawei" w:date="2019-09-27T12:13:00Z">
        <w:r w:rsidRPr="00AE11AB">
          <w:rPr>
            <w:rFonts w:eastAsia="Batang"/>
            <w:sz w:val="28"/>
            <w:lang w:eastAsia="en-GB"/>
          </w:rPr>
          <w:tab/>
        </w:r>
        <w:r w:rsidRPr="006B2D60">
          <w:rPr>
            <w:sz w:val="28"/>
            <w:szCs w:val="28"/>
            <w:lang w:eastAsia="en-GB"/>
          </w:rPr>
          <w:t>Capacity</w:t>
        </w:r>
        <w:r w:rsidRPr="00AE11AB">
          <w:rPr>
            <w:rFonts w:eastAsia="Batang"/>
            <w:sz w:val="28"/>
            <w:lang w:eastAsia="en-GB"/>
          </w:rPr>
          <w:t xml:space="preserve"> Value</w:t>
        </w:r>
        <w:bookmarkEnd w:id="1679"/>
      </w:ins>
    </w:p>
    <w:p w:rsidR="00AE11AB" w:rsidRPr="00AE11AB" w:rsidRDefault="00AE11AB" w:rsidP="00AE11AB">
      <w:pPr>
        <w:overflowPunct w:val="0"/>
        <w:autoSpaceDE w:val="0"/>
        <w:autoSpaceDN w:val="0"/>
        <w:adjustRightInd w:val="0"/>
        <w:textAlignment w:val="baseline"/>
        <w:rPr>
          <w:ins w:id="1683" w:author="Huawei" w:date="2019-09-27T12:13:00Z"/>
          <w:rFonts w:eastAsia="SimSun"/>
          <w:noProof/>
          <w:lang w:eastAsia="en-GB"/>
        </w:rPr>
      </w:pPr>
      <w:ins w:id="1684" w:author="Huawei" w:date="2019-09-27T12:13:00Z">
        <w:r w:rsidRPr="00AE11AB">
          <w:rPr>
            <w:rFonts w:eastAsia="SimSun"/>
            <w:lang w:eastAsia="en-GB"/>
          </w:rPr>
          <w:t>The</w:t>
        </w:r>
        <w:r w:rsidRPr="00AE11AB">
          <w:rPr>
            <w:rFonts w:eastAsia="SimSun"/>
            <w:i/>
            <w:iCs/>
            <w:lang w:eastAsia="en-GB"/>
          </w:rPr>
          <w:t xml:space="preserve"> Capacity Value</w:t>
        </w:r>
        <w:r w:rsidRPr="00AE11AB">
          <w:rPr>
            <w:rFonts w:eastAsia="SimSun"/>
            <w:lang w:eastAsia="en-GB"/>
          </w:rPr>
          <w:t xml:space="preserve"> IE indicates the amount of resources that are available relative to the total resources. The capacity value should be measured and reported so that the minimum resource usage of existing services is reserved according to implementation. The</w:t>
        </w:r>
        <w:r w:rsidRPr="00AE11AB">
          <w:rPr>
            <w:rFonts w:eastAsia="SimSun"/>
            <w:i/>
            <w:iCs/>
            <w:lang w:eastAsia="en-GB"/>
          </w:rPr>
          <w:t xml:space="preserve"> Capacity Value</w:t>
        </w:r>
        <w:r w:rsidRPr="00AE11AB">
          <w:rPr>
            <w:rFonts w:eastAsia="SimSun"/>
            <w:lang w:eastAsia="en-GB"/>
          </w:rPr>
          <w:t xml:space="preserve"> IE can be weighted according to the ratio of cell</w:t>
        </w:r>
      </w:ins>
      <w:ins w:id="1685" w:author="Huawei" w:date="2019-09-27T12:23:00Z">
        <w:r w:rsidR="006B2D60">
          <w:rPr>
            <w:rFonts w:eastAsia="SimSun"/>
            <w:lang w:eastAsia="en-GB"/>
          </w:rPr>
          <w:t xml:space="preserve"> or S-NSSAI</w:t>
        </w:r>
      </w:ins>
      <w:ins w:id="1686" w:author="Huawei" w:date="2019-09-27T12:13:00Z">
        <w:r w:rsidRPr="00AE11AB">
          <w:rPr>
            <w:rFonts w:eastAsia="SimSun"/>
            <w:lang w:eastAsia="en-GB"/>
          </w:rPr>
          <w:t xml:space="preserve"> capacity class values, if available.</w:t>
        </w:r>
      </w:ins>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gridCol w:w="1080"/>
        <w:gridCol w:w="1080"/>
      </w:tblGrid>
      <w:tr w:rsidR="00AE11AB" w:rsidRPr="00AE11AB" w:rsidTr="00B90D77">
        <w:trPr>
          <w:ins w:id="1687" w:author="Huawei" w:date="2019-09-27T12:13:00Z"/>
        </w:trPr>
        <w:tc>
          <w:tcPr>
            <w:tcW w:w="2628" w:type="dxa"/>
          </w:tcPr>
          <w:p w:rsidR="00AE11AB" w:rsidRPr="00AE11AB" w:rsidRDefault="00AE11AB" w:rsidP="00AE11AB">
            <w:pPr>
              <w:keepNext/>
              <w:keepLines/>
              <w:overflowPunct w:val="0"/>
              <w:autoSpaceDE w:val="0"/>
              <w:autoSpaceDN w:val="0"/>
              <w:adjustRightInd w:val="0"/>
              <w:spacing w:after="0"/>
              <w:jc w:val="center"/>
              <w:textAlignment w:val="baseline"/>
              <w:rPr>
                <w:ins w:id="1688" w:author="Huawei" w:date="2019-09-27T12:13:00Z"/>
                <w:rFonts w:ascii="Arial" w:eastAsia="SimSun" w:hAnsi="Arial"/>
                <w:b/>
                <w:sz w:val="18"/>
                <w:lang w:eastAsia="ja-JP"/>
              </w:rPr>
            </w:pPr>
            <w:ins w:id="1689" w:author="Huawei" w:date="2019-09-27T12:13:00Z">
              <w:r w:rsidRPr="00AE11AB">
                <w:rPr>
                  <w:rFonts w:ascii="Arial" w:eastAsia="SimSun" w:hAnsi="Arial"/>
                  <w:b/>
                  <w:sz w:val="18"/>
                  <w:lang w:eastAsia="ja-JP"/>
                </w:rPr>
                <w:t>IE/Group Name</w:t>
              </w:r>
            </w:ins>
          </w:p>
        </w:tc>
        <w:tc>
          <w:tcPr>
            <w:tcW w:w="1080" w:type="dxa"/>
          </w:tcPr>
          <w:p w:rsidR="00AE11AB" w:rsidRPr="00AE11AB" w:rsidRDefault="00AE11AB" w:rsidP="00AE11AB">
            <w:pPr>
              <w:keepNext/>
              <w:keepLines/>
              <w:overflowPunct w:val="0"/>
              <w:autoSpaceDE w:val="0"/>
              <w:autoSpaceDN w:val="0"/>
              <w:adjustRightInd w:val="0"/>
              <w:spacing w:after="0"/>
              <w:jc w:val="center"/>
              <w:textAlignment w:val="baseline"/>
              <w:rPr>
                <w:ins w:id="1690" w:author="Huawei" w:date="2019-09-27T12:13:00Z"/>
                <w:rFonts w:ascii="Arial" w:eastAsia="SimSun" w:hAnsi="Arial"/>
                <w:b/>
                <w:sz w:val="18"/>
                <w:lang w:eastAsia="ja-JP"/>
              </w:rPr>
            </w:pPr>
            <w:ins w:id="1691" w:author="Huawei" w:date="2019-09-27T12:13:00Z">
              <w:r w:rsidRPr="00AE11AB">
                <w:rPr>
                  <w:rFonts w:ascii="Arial" w:eastAsia="SimSun" w:hAnsi="Arial"/>
                  <w:b/>
                  <w:sz w:val="18"/>
                  <w:lang w:eastAsia="ja-JP"/>
                </w:rPr>
                <w:t>Presence</w:t>
              </w:r>
            </w:ins>
          </w:p>
        </w:tc>
        <w:tc>
          <w:tcPr>
            <w:tcW w:w="900" w:type="dxa"/>
          </w:tcPr>
          <w:p w:rsidR="00AE11AB" w:rsidRPr="00AE11AB" w:rsidRDefault="00AE11AB" w:rsidP="00AE11AB">
            <w:pPr>
              <w:keepNext/>
              <w:keepLines/>
              <w:overflowPunct w:val="0"/>
              <w:autoSpaceDE w:val="0"/>
              <w:autoSpaceDN w:val="0"/>
              <w:adjustRightInd w:val="0"/>
              <w:spacing w:after="0"/>
              <w:jc w:val="center"/>
              <w:textAlignment w:val="baseline"/>
              <w:rPr>
                <w:ins w:id="1692" w:author="Huawei" w:date="2019-09-27T12:13:00Z"/>
                <w:rFonts w:ascii="Arial" w:eastAsia="SimSun" w:hAnsi="Arial"/>
                <w:b/>
                <w:sz w:val="18"/>
                <w:lang w:eastAsia="ja-JP"/>
              </w:rPr>
            </w:pPr>
            <w:ins w:id="1693" w:author="Huawei" w:date="2019-09-27T12:13:00Z">
              <w:r w:rsidRPr="00AE11AB">
                <w:rPr>
                  <w:rFonts w:ascii="Arial" w:eastAsia="SimSun" w:hAnsi="Arial"/>
                  <w:b/>
                  <w:sz w:val="18"/>
                  <w:lang w:eastAsia="ja-JP"/>
                </w:rPr>
                <w:t>Range</w:t>
              </w:r>
            </w:ins>
          </w:p>
        </w:tc>
        <w:tc>
          <w:tcPr>
            <w:tcW w:w="1260" w:type="dxa"/>
          </w:tcPr>
          <w:p w:rsidR="00AE11AB" w:rsidRPr="00AE11AB" w:rsidRDefault="00AE11AB" w:rsidP="00AE11AB">
            <w:pPr>
              <w:keepNext/>
              <w:keepLines/>
              <w:overflowPunct w:val="0"/>
              <w:autoSpaceDE w:val="0"/>
              <w:autoSpaceDN w:val="0"/>
              <w:adjustRightInd w:val="0"/>
              <w:spacing w:after="0"/>
              <w:jc w:val="center"/>
              <w:textAlignment w:val="baseline"/>
              <w:rPr>
                <w:ins w:id="1694" w:author="Huawei" w:date="2019-09-27T12:13:00Z"/>
                <w:rFonts w:ascii="Arial" w:eastAsia="SimSun" w:hAnsi="Arial"/>
                <w:b/>
                <w:sz w:val="18"/>
                <w:lang w:eastAsia="ja-JP"/>
              </w:rPr>
            </w:pPr>
            <w:ins w:id="1695" w:author="Huawei" w:date="2019-09-27T12:13:00Z">
              <w:r w:rsidRPr="00AE11AB">
                <w:rPr>
                  <w:rFonts w:ascii="Arial" w:eastAsia="SimSun" w:hAnsi="Arial"/>
                  <w:b/>
                  <w:sz w:val="18"/>
                  <w:lang w:eastAsia="ja-JP"/>
                </w:rPr>
                <w:t>IE type and reference</w:t>
              </w:r>
            </w:ins>
          </w:p>
        </w:tc>
        <w:tc>
          <w:tcPr>
            <w:tcW w:w="2160" w:type="dxa"/>
          </w:tcPr>
          <w:p w:rsidR="00AE11AB" w:rsidRPr="00AE11AB" w:rsidRDefault="00AE11AB" w:rsidP="00AE11AB">
            <w:pPr>
              <w:keepNext/>
              <w:keepLines/>
              <w:overflowPunct w:val="0"/>
              <w:autoSpaceDE w:val="0"/>
              <w:autoSpaceDN w:val="0"/>
              <w:adjustRightInd w:val="0"/>
              <w:spacing w:after="0"/>
              <w:jc w:val="center"/>
              <w:textAlignment w:val="baseline"/>
              <w:rPr>
                <w:ins w:id="1696" w:author="Huawei" w:date="2019-09-27T12:13:00Z"/>
                <w:rFonts w:ascii="Arial" w:eastAsia="SimSun" w:hAnsi="Arial"/>
                <w:b/>
                <w:sz w:val="18"/>
                <w:lang w:eastAsia="ja-JP"/>
              </w:rPr>
            </w:pPr>
            <w:ins w:id="1697" w:author="Huawei" w:date="2019-09-27T12:13:00Z">
              <w:r w:rsidRPr="00AE11AB">
                <w:rPr>
                  <w:rFonts w:ascii="Arial" w:eastAsia="SimSun" w:hAnsi="Arial"/>
                  <w:b/>
                  <w:sz w:val="18"/>
                  <w:lang w:eastAsia="ja-JP"/>
                </w:rPr>
                <w:t>Semantics description</w:t>
              </w:r>
            </w:ins>
          </w:p>
        </w:tc>
        <w:tc>
          <w:tcPr>
            <w:tcW w:w="1080" w:type="dxa"/>
          </w:tcPr>
          <w:p w:rsidR="00AE11AB" w:rsidRPr="00AE11AB" w:rsidRDefault="00AE11AB" w:rsidP="00AE11AB">
            <w:pPr>
              <w:keepNext/>
              <w:keepLines/>
              <w:overflowPunct w:val="0"/>
              <w:autoSpaceDE w:val="0"/>
              <w:autoSpaceDN w:val="0"/>
              <w:adjustRightInd w:val="0"/>
              <w:spacing w:after="0"/>
              <w:jc w:val="center"/>
              <w:textAlignment w:val="baseline"/>
              <w:rPr>
                <w:ins w:id="1698" w:author="Huawei" w:date="2019-09-27T12:13:00Z"/>
                <w:rFonts w:ascii="Arial" w:eastAsia="SimSun" w:hAnsi="Arial"/>
                <w:b/>
                <w:sz w:val="18"/>
                <w:lang w:eastAsia="ja-JP"/>
              </w:rPr>
            </w:pPr>
            <w:ins w:id="1699" w:author="Huawei" w:date="2019-09-27T12:13:00Z">
              <w:r w:rsidRPr="00AE11AB">
                <w:rPr>
                  <w:rFonts w:ascii="Arial" w:eastAsia="SimSun" w:hAnsi="Arial"/>
                  <w:b/>
                  <w:sz w:val="18"/>
                  <w:lang w:eastAsia="ja-JP"/>
                </w:rPr>
                <w:t>Criticality</w:t>
              </w:r>
            </w:ins>
          </w:p>
        </w:tc>
        <w:tc>
          <w:tcPr>
            <w:tcW w:w="1080" w:type="dxa"/>
          </w:tcPr>
          <w:p w:rsidR="00AE11AB" w:rsidRPr="00AE11AB" w:rsidRDefault="00AE11AB" w:rsidP="00AE11AB">
            <w:pPr>
              <w:keepNext/>
              <w:keepLines/>
              <w:overflowPunct w:val="0"/>
              <w:autoSpaceDE w:val="0"/>
              <w:autoSpaceDN w:val="0"/>
              <w:adjustRightInd w:val="0"/>
              <w:spacing w:after="0"/>
              <w:jc w:val="center"/>
              <w:textAlignment w:val="baseline"/>
              <w:rPr>
                <w:ins w:id="1700" w:author="Huawei" w:date="2019-09-27T12:13:00Z"/>
                <w:rFonts w:ascii="Arial" w:eastAsia="SimSun" w:hAnsi="Arial"/>
                <w:b/>
                <w:sz w:val="18"/>
                <w:lang w:eastAsia="ja-JP"/>
              </w:rPr>
            </w:pPr>
            <w:ins w:id="1701" w:author="Huawei" w:date="2019-09-27T12:13:00Z">
              <w:r w:rsidRPr="00AE11AB">
                <w:rPr>
                  <w:rFonts w:ascii="Arial" w:eastAsia="SimSun" w:hAnsi="Arial"/>
                  <w:b/>
                  <w:sz w:val="18"/>
                  <w:lang w:eastAsia="ja-JP"/>
                </w:rPr>
                <w:t>Assigned Criticality</w:t>
              </w:r>
            </w:ins>
          </w:p>
        </w:tc>
      </w:tr>
      <w:tr w:rsidR="00AE11AB" w:rsidRPr="00AE11AB" w:rsidTr="00B90D77">
        <w:trPr>
          <w:ins w:id="1702" w:author="Huawei" w:date="2019-09-27T12:13:00Z"/>
        </w:trPr>
        <w:tc>
          <w:tcPr>
            <w:tcW w:w="2628" w:type="dxa"/>
          </w:tcPr>
          <w:p w:rsidR="00AE11AB" w:rsidRPr="00AE11AB" w:rsidRDefault="00AE11AB" w:rsidP="00AE11AB">
            <w:pPr>
              <w:keepNext/>
              <w:keepLines/>
              <w:overflowPunct w:val="0"/>
              <w:autoSpaceDE w:val="0"/>
              <w:autoSpaceDN w:val="0"/>
              <w:adjustRightInd w:val="0"/>
              <w:spacing w:after="0"/>
              <w:textAlignment w:val="baseline"/>
              <w:rPr>
                <w:ins w:id="1703" w:author="Huawei" w:date="2019-09-27T12:13:00Z"/>
                <w:rFonts w:ascii="Arial" w:eastAsia="SimSun" w:hAnsi="Arial"/>
                <w:sz w:val="18"/>
                <w:lang w:eastAsia="ja-JP"/>
              </w:rPr>
            </w:pPr>
            <w:ins w:id="1704" w:author="Huawei" w:date="2019-09-27T12:13:00Z">
              <w:r w:rsidRPr="00AE11AB">
                <w:rPr>
                  <w:rFonts w:ascii="Arial" w:eastAsia="SimSun" w:hAnsi="Arial"/>
                  <w:sz w:val="18"/>
                  <w:lang w:eastAsia="ja-JP"/>
                </w:rPr>
                <w:t>Capacity Value</w:t>
              </w:r>
            </w:ins>
          </w:p>
        </w:tc>
        <w:tc>
          <w:tcPr>
            <w:tcW w:w="1080" w:type="dxa"/>
          </w:tcPr>
          <w:p w:rsidR="00AE11AB" w:rsidRPr="00AE11AB" w:rsidRDefault="00AE11AB" w:rsidP="00AE11AB">
            <w:pPr>
              <w:keepNext/>
              <w:keepLines/>
              <w:overflowPunct w:val="0"/>
              <w:autoSpaceDE w:val="0"/>
              <w:autoSpaceDN w:val="0"/>
              <w:adjustRightInd w:val="0"/>
              <w:spacing w:after="0"/>
              <w:textAlignment w:val="baseline"/>
              <w:rPr>
                <w:ins w:id="1705" w:author="Huawei" w:date="2019-09-27T12:13:00Z"/>
                <w:rFonts w:ascii="Arial" w:eastAsia="SimSun" w:hAnsi="Arial"/>
                <w:sz w:val="18"/>
                <w:lang w:eastAsia="ja-JP"/>
              </w:rPr>
            </w:pPr>
            <w:ins w:id="1706" w:author="Huawei" w:date="2019-09-27T12:13:00Z">
              <w:r w:rsidRPr="00AE11AB">
                <w:rPr>
                  <w:rFonts w:ascii="Arial" w:eastAsia="SimSun" w:hAnsi="Arial"/>
                  <w:sz w:val="18"/>
                  <w:lang w:eastAsia="ja-JP"/>
                </w:rPr>
                <w:t>M</w:t>
              </w:r>
            </w:ins>
          </w:p>
        </w:tc>
        <w:tc>
          <w:tcPr>
            <w:tcW w:w="900" w:type="dxa"/>
          </w:tcPr>
          <w:p w:rsidR="00AE11AB" w:rsidRPr="00AE11AB" w:rsidRDefault="00AE11AB" w:rsidP="00AE11AB">
            <w:pPr>
              <w:keepNext/>
              <w:keepLines/>
              <w:overflowPunct w:val="0"/>
              <w:autoSpaceDE w:val="0"/>
              <w:autoSpaceDN w:val="0"/>
              <w:adjustRightInd w:val="0"/>
              <w:spacing w:after="0"/>
              <w:textAlignment w:val="baseline"/>
              <w:rPr>
                <w:ins w:id="1707" w:author="Huawei" w:date="2019-09-27T12:13:00Z"/>
                <w:rFonts w:ascii="Arial" w:eastAsia="SimSun" w:hAnsi="Arial"/>
                <w:sz w:val="18"/>
                <w:lang w:eastAsia="ja-JP"/>
              </w:rPr>
            </w:pPr>
          </w:p>
        </w:tc>
        <w:tc>
          <w:tcPr>
            <w:tcW w:w="1260" w:type="dxa"/>
          </w:tcPr>
          <w:p w:rsidR="00AE11AB" w:rsidRPr="00AE11AB" w:rsidRDefault="00AE11AB" w:rsidP="00AE11AB">
            <w:pPr>
              <w:keepNext/>
              <w:keepLines/>
              <w:overflowPunct w:val="0"/>
              <w:autoSpaceDE w:val="0"/>
              <w:autoSpaceDN w:val="0"/>
              <w:adjustRightInd w:val="0"/>
              <w:spacing w:after="0"/>
              <w:textAlignment w:val="baseline"/>
              <w:rPr>
                <w:ins w:id="1708" w:author="Huawei" w:date="2019-09-27T12:13:00Z"/>
                <w:rFonts w:ascii="Arial" w:eastAsia="SimSun" w:hAnsi="Arial"/>
                <w:sz w:val="18"/>
                <w:lang w:eastAsia="ja-JP"/>
              </w:rPr>
            </w:pPr>
            <w:ins w:id="1709" w:author="Huawei" w:date="2019-09-27T12:13:00Z">
              <w:r w:rsidRPr="00AE11AB">
                <w:rPr>
                  <w:rFonts w:ascii="Arial" w:eastAsia="SimSun" w:hAnsi="Arial"/>
                  <w:noProof/>
                  <w:sz w:val="18"/>
                  <w:lang w:eastAsia="ja-JP"/>
                </w:rPr>
                <w:t>INTEGER (0..100)</w:t>
              </w:r>
            </w:ins>
          </w:p>
        </w:tc>
        <w:tc>
          <w:tcPr>
            <w:tcW w:w="2160" w:type="dxa"/>
          </w:tcPr>
          <w:p w:rsidR="00AE11AB" w:rsidRPr="00AE11AB" w:rsidRDefault="00AE11AB" w:rsidP="00AE11AB">
            <w:pPr>
              <w:keepNext/>
              <w:keepLines/>
              <w:overflowPunct w:val="0"/>
              <w:autoSpaceDE w:val="0"/>
              <w:autoSpaceDN w:val="0"/>
              <w:adjustRightInd w:val="0"/>
              <w:spacing w:after="0"/>
              <w:textAlignment w:val="baseline"/>
              <w:rPr>
                <w:ins w:id="1710" w:author="Huawei" w:date="2019-09-27T12:13:00Z"/>
                <w:rFonts w:ascii="Arial" w:eastAsia="SimSun" w:hAnsi="Arial"/>
                <w:sz w:val="18"/>
                <w:lang w:eastAsia="ja-JP"/>
              </w:rPr>
            </w:pPr>
            <w:ins w:id="1711" w:author="Huawei" w:date="2019-09-27T12:13:00Z">
              <w:r w:rsidRPr="00AE11AB">
                <w:rPr>
                  <w:rFonts w:ascii="Arial" w:eastAsia="SimSun" w:hAnsi="Arial"/>
                  <w:noProof/>
                  <w:sz w:val="18"/>
                  <w:lang w:eastAsia="ja-JP"/>
                </w:rPr>
                <w:t>Value 0 shall indicate no available capacity, and 100 shall indicate maximum available capacity . Capacity Value should be measured on a linear scale.</w:t>
              </w:r>
            </w:ins>
          </w:p>
        </w:tc>
        <w:tc>
          <w:tcPr>
            <w:tcW w:w="1080" w:type="dxa"/>
          </w:tcPr>
          <w:p w:rsidR="00AE11AB" w:rsidRPr="00AE11AB" w:rsidRDefault="00AE11AB" w:rsidP="00AE11AB">
            <w:pPr>
              <w:keepNext/>
              <w:keepLines/>
              <w:overflowPunct w:val="0"/>
              <w:autoSpaceDE w:val="0"/>
              <w:autoSpaceDN w:val="0"/>
              <w:adjustRightInd w:val="0"/>
              <w:spacing w:after="0"/>
              <w:jc w:val="center"/>
              <w:textAlignment w:val="baseline"/>
              <w:rPr>
                <w:ins w:id="1712" w:author="Huawei" w:date="2019-09-27T12:13:00Z"/>
                <w:rFonts w:ascii="Arial" w:eastAsia="SimSun" w:hAnsi="Arial"/>
                <w:sz w:val="18"/>
                <w:lang w:eastAsia="ja-JP"/>
              </w:rPr>
            </w:pPr>
            <w:ins w:id="1713" w:author="Huawei" w:date="2019-09-27T12:13:00Z">
              <w:r w:rsidRPr="00AE11AB">
                <w:rPr>
                  <w:rFonts w:ascii="Arial" w:eastAsia="SimSun" w:hAnsi="Arial"/>
                  <w:sz w:val="18"/>
                  <w:lang w:eastAsia="ja-JP"/>
                </w:rPr>
                <w:t>-</w:t>
              </w:r>
            </w:ins>
          </w:p>
        </w:tc>
        <w:tc>
          <w:tcPr>
            <w:tcW w:w="1080" w:type="dxa"/>
          </w:tcPr>
          <w:p w:rsidR="00AE11AB" w:rsidRPr="00AE11AB" w:rsidRDefault="00AE11AB" w:rsidP="00AE11AB">
            <w:pPr>
              <w:keepNext/>
              <w:keepLines/>
              <w:overflowPunct w:val="0"/>
              <w:autoSpaceDE w:val="0"/>
              <w:autoSpaceDN w:val="0"/>
              <w:adjustRightInd w:val="0"/>
              <w:spacing w:after="0"/>
              <w:jc w:val="center"/>
              <w:textAlignment w:val="baseline"/>
              <w:rPr>
                <w:ins w:id="1714" w:author="Huawei" w:date="2019-09-27T12:13:00Z"/>
                <w:rFonts w:ascii="Arial" w:eastAsia="SimSun" w:hAnsi="Arial"/>
                <w:sz w:val="18"/>
                <w:lang w:eastAsia="ja-JP"/>
              </w:rPr>
            </w:pPr>
          </w:p>
        </w:tc>
      </w:tr>
    </w:tbl>
    <w:p w:rsidR="00AE11AB" w:rsidRPr="00AE11AB" w:rsidRDefault="00AE11AB" w:rsidP="00AE11AB">
      <w:pPr>
        <w:overflowPunct w:val="0"/>
        <w:autoSpaceDE w:val="0"/>
        <w:autoSpaceDN w:val="0"/>
        <w:adjustRightInd w:val="0"/>
        <w:textAlignment w:val="baseline"/>
        <w:rPr>
          <w:ins w:id="1715" w:author="Huawei" w:date="2019-09-27T12:13:00Z"/>
          <w:rFonts w:eastAsia="SimSun"/>
          <w:lang w:eastAsia="en-GB"/>
        </w:rPr>
      </w:pPr>
    </w:p>
    <w:p w:rsidR="00A0474D" w:rsidRDefault="00A0474D" w:rsidP="00A0474D">
      <w:pPr>
        <w:rPr>
          <w:ins w:id="1716" w:author="Huawei" w:date="2019-09-26T19:01:00Z"/>
          <w:noProof/>
        </w:rPr>
      </w:pPr>
    </w:p>
    <w:p w:rsidR="00576EDA" w:rsidRDefault="00576EDA" w:rsidP="00576EDA"/>
    <w:sectPr w:rsidR="00576ED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2E90" w:rsidRDefault="00DD2E90">
      <w:r>
        <w:separator/>
      </w:r>
    </w:p>
  </w:endnote>
  <w:endnote w:type="continuationSeparator" w:id="0">
    <w:p w:rsidR="00DD2E90" w:rsidRDefault="00DD2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2E90" w:rsidRDefault="00DD2E90">
      <w:r>
        <w:separator/>
      </w:r>
    </w:p>
  </w:footnote>
  <w:footnote w:type="continuationSeparator" w:id="0">
    <w:p w:rsidR="00DD2E90" w:rsidRDefault="00DD2E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09B0" w:rsidRDefault="00EA09B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09B0" w:rsidRDefault="00EA09B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09B0" w:rsidRDefault="00EA09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F634B5A"/>
    <w:multiLevelType w:val="hybridMultilevel"/>
    <w:tmpl w:val="5510A9B2"/>
    <w:lvl w:ilvl="0" w:tplc="1FC63C4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Liang">
    <w15:presenceInfo w15:providerId="None" w15:userId="LiuLiang"/>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571C"/>
    <w:rsid w:val="000A6394"/>
    <w:rsid w:val="000B7FED"/>
    <w:rsid w:val="000C038A"/>
    <w:rsid w:val="000C6598"/>
    <w:rsid w:val="000D1A69"/>
    <w:rsid w:val="000F5168"/>
    <w:rsid w:val="00102C32"/>
    <w:rsid w:val="00111AA5"/>
    <w:rsid w:val="00126886"/>
    <w:rsid w:val="00145D43"/>
    <w:rsid w:val="00152887"/>
    <w:rsid w:val="00177948"/>
    <w:rsid w:val="00192C46"/>
    <w:rsid w:val="001A08B3"/>
    <w:rsid w:val="001A7B60"/>
    <w:rsid w:val="001B52F0"/>
    <w:rsid w:val="001B7A65"/>
    <w:rsid w:val="001E3EBA"/>
    <w:rsid w:val="001E41F3"/>
    <w:rsid w:val="0026004D"/>
    <w:rsid w:val="002640DD"/>
    <w:rsid w:val="00270557"/>
    <w:rsid w:val="00273E7E"/>
    <w:rsid w:val="00275D12"/>
    <w:rsid w:val="00284FEB"/>
    <w:rsid w:val="002860C4"/>
    <w:rsid w:val="002A3C9A"/>
    <w:rsid w:val="002B5741"/>
    <w:rsid w:val="002F239C"/>
    <w:rsid w:val="00305409"/>
    <w:rsid w:val="00325745"/>
    <w:rsid w:val="003609EF"/>
    <w:rsid w:val="0036231A"/>
    <w:rsid w:val="00374DD4"/>
    <w:rsid w:val="003A7060"/>
    <w:rsid w:val="003D57D2"/>
    <w:rsid w:val="003E1A36"/>
    <w:rsid w:val="00410371"/>
    <w:rsid w:val="004242F1"/>
    <w:rsid w:val="004246E7"/>
    <w:rsid w:val="004906D5"/>
    <w:rsid w:val="004B75B7"/>
    <w:rsid w:val="004D0B14"/>
    <w:rsid w:val="0051580D"/>
    <w:rsid w:val="005416B6"/>
    <w:rsid w:val="00541B24"/>
    <w:rsid w:val="005460A0"/>
    <w:rsid w:val="00547111"/>
    <w:rsid w:val="00566CA7"/>
    <w:rsid w:val="00576EDA"/>
    <w:rsid w:val="00582FC5"/>
    <w:rsid w:val="00592D74"/>
    <w:rsid w:val="00597749"/>
    <w:rsid w:val="005A7889"/>
    <w:rsid w:val="005B6D25"/>
    <w:rsid w:val="005C16C1"/>
    <w:rsid w:val="005C45D7"/>
    <w:rsid w:val="005E2C44"/>
    <w:rsid w:val="00615DC6"/>
    <w:rsid w:val="00621188"/>
    <w:rsid w:val="006257ED"/>
    <w:rsid w:val="00695808"/>
    <w:rsid w:val="00695C68"/>
    <w:rsid w:val="006A012D"/>
    <w:rsid w:val="006B2D60"/>
    <w:rsid w:val="006B4628"/>
    <w:rsid w:val="006B46FB"/>
    <w:rsid w:val="006C03D1"/>
    <w:rsid w:val="006D051E"/>
    <w:rsid w:val="006E21FB"/>
    <w:rsid w:val="006F6DA7"/>
    <w:rsid w:val="00706102"/>
    <w:rsid w:val="00792342"/>
    <w:rsid w:val="007977A8"/>
    <w:rsid w:val="007B512A"/>
    <w:rsid w:val="007C2097"/>
    <w:rsid w:val="007D6A07"/>
    <w:rsid w:val="007E1982"/>
    <w:rsid w:val="007F7259"/>
    <w:rsid w:val="008040A8"/>
    <w:rsid w:val="008279FA"/>
    <w:rsid w:val="0085229E"/>
    <w:rsid w:val="008626E7"/>
    <w:rsid w:val="00870EE7"/>
    <w:rsid w:val="00883794"/>
    <w:rsid w:val="008863B9"/>
    <w:rsid w:val="008A45A6"/>
    <w:rsid w:val="008D58AC"/>
    <w:rsid w:val="008F686C"/>
    <w:rsid w:val="009024F4"/>
    <w:rsid w:val="009148DE"/>
    <w:rsid w:val="00941E30"/>
    <w:rsid w:val="009777D9"/>
    <w:rsid w:val="00987865"/>
    <w:rsid w:val="00991B88"/>
    <w:rsid w:val="009A5753"/>
    <w:rsid w:val="009A579D"/>
    <w:rsid w:val="009B0FFF"/>
    <w:rsid w:val="009E3297"/>
    <w:rsid w:val="009F734F"/>
    <w:rsid w:val="00A0474D"/>
    <w:rsid w:val="00A238FC"/>
    <w:rsid w:val="00A246B6"/>
    <w:rsid w:val="00A47E70"/>
    <w:rsid w:val="00A50CF0"/>
    <w:rsid w:val="00A551F5"/>
    <w:rsid w:val="00A7671C"/>
    <w:rsid w:val="00AA2CBC"/>
    <w:rsid w:val="00AB5BFF"/>
    <w:rsid w:val="00AC5820"/>
    <w:rsid w:val="00AC7AD4"/>
    <w:rsid w:val="00AD1CD8"/>
    <w:rsid w:val="00AE11AB"/>
    <w:rsid w:val="00AE4432"/>
    <w:rsid w:val="00AE45C9"/>
    <w:rsid w:val="00B258BB"/>
    <w:rsid w:val="00B319BD"/>
    <w:rsid w:val="00B67B97"/>
    <w:rsid w:val="00B87BFC"/>
    <w:rsid w:val="00B90D77"/>
    <w:rsid w:val="00B968C8"/>
    <w:rsid w:val="00BA3EC5"/>
    <w:rsid w:val="00BA51D9"/>
    <w:rsid w:val="00BB3F90"/>
    <w:rsid w:val="00BB5DFC"/>
    <w:rsid w:val="00BD279D"/>
    <w:rsid w:val="00BD54C7"/>
    <w:rsid w:val="00BD6BB8"/>
    <w:rsid w:val="00C03E3E"/>
    <w:rsid w:val="00C226A3"/>
    <w:rsid w:val="00C35546"/>
    <w:rsid w:val="00C66BA2"/>
    <w:rsid w:val="00C95985"/>
    <w:rsid w:val="00CC5026"/>
    <w:rsid w:val="00CC68D0"/>
    <w:rsid w:val="00D03F9A"/>
    <w:rsid w:val="00D06D51"/>
    <w:rsid w:val="00D24991"/>
    <w:rsid w:val="00D50255"/>
    <w:rsid w:val="00D53E6C"/>
    <w:rsid w:val="00D66520"/>
    <w:rsid w:val="00D92068"/>
    <w:rsid w:val="00DD2E90"/>
    <w:rsid w:val="00DE34CF"/>
    <w:rsid w:val="00E13F3D"/>
    <w:rsid w:val="00E34898"/>
    <w:rsid w:val="00E52923"/>
    <w:rsid w:val="00EA09B0"/>
    <w:rsid w:val="00EB09B7"/>
    <w:rsid w:val="00EE1105"/>
    <w:rsid w:val="00EE7D7C"/>
    <w:rsid w:val="00EF665A"/>
    <w:rsid w:val="00F126ED"/>
    <w:rsid w:val="00F16B30"/>
    <w:rsid w:val="00F25D98"/>
    <w:rsid w:val="00F300FB"/>
    <w:rsid w:val="00FB6386"/>
    <w:rsid w:val="00FC68D3"/>
    <w:rsid w:val="00FD2069"/>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09B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B1Char">
    <w:name w:val="B1 Char"/>
    <w:link w:val="B1"/>
    <w:locked/>
    <w:rsid w:val="00D53E6C"/>
    <w:rPr>
      <w:rFonts w:ascii="Times New Roman" w:hAnsi="Times New Roman"/>
      <w:lang w:val="en-GB" w:eastAsia="en-US"/>
    </w:rPr>
  </w:style>
  <w:style w:type="character" w:customStyle="1" w:styleId="TALChar">
    <w:name w:val="TAL Char"/>
    <w:link w:val="TAL"/>
    <w:rsid w:val="00F126ED"/>
    <w:rPr>
      <w:rFonts w:ascii="Arial" w:hAnsi="Arial"/>
      <w:sz w:val="18"/>
      <w:lang w:val="en-GB" w:eastAsia="en-US"/>
    </w:rPr>
  </w:style>
  <w:style w:type="character" w:customStyle="1" w:styleId="TAHChar">
    <w:name w:val="TAH Char"/>
    <w:link w:val="TAH"/>
    <w:rsid w:val="00A0474D"/>
    <w:rPr>
      <w:rFonts w:ascii="Arial" w:hAnsi="Arial"/>
      <w:b/>
      <w:sz w:val="18"/>
      <w:lang w:val="en-GB" w:eastAsia="en-US"/>
    </w:rPr>
  </w:style>
  <w:style w:type="character" w:customStyle="1" w:styleId="TACChar">
    <w:name w:val="TAC Char"/>
    <w:link w:val="TAC"/>
    <w:rsid w:val="00A0474D"/>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E11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3725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EFE5D-E5F7-4D74-92BB-69CAF4060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15</Pages>
  <Words>3115</Words>
  <Characters>17762</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23</cp:revision>
  <cp:lastPrinted>1899-12-31T23:00:00Z</cp:lastPrinted>
  <dcterms:created xsi:type="dcterms:W3CDTF">2019-08-15T10:52:00Z</dcterms:created>
  <dcterms:modified xsi:type="dcterms:W3CDTF">2019-10-03T09:49:00Z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(3)Xu1oaGNEN6ujRNwaYVAbflITQXJQeqCcmAKRzwKCAY4KwvTjZtmYtvttCg5WkD/o1oETwqQu
Kf6yUxtnDVXPI7itiT2B5Oxy+OD5xe93yHOfcKv8vyMhwjSOn6HwgeIj7JcA+FDK33SwYk2L
ptoijiXiskeHsOnSTE41lSLdXnTLTzDsoodiVxn47nXyA5xk/zq1SfupFLmm7a+OJdPMWTD3
gIWMxJtq4k0Le45KP7</vt:lpwstr>
  </property>
  <property fmtid="{D5CDD505-2E9C-101B-9397-08002B2CF9AE}" pid="22" name="_2015_ms_pID_7253431">
    <vt:lpwstr>4riqV1zhpIfHdkkkVlmBjnKBiqZYoGam7Fpm9hVJylAmaKrk+z5CV3
Sm8vWp7DgqmV159gfPjj5nnuQZxp9NYIDOQJkxIwFaVSNfsJ6eT1orCVgJUefnF4jtQDgZPK
e/NhCKTsJYcdoj3gTqm3Fcgku3FrI1MjYmDXAO9Q879udiKZ/KWIuk4ppdcZHVJ7p2RbE1HN
4NhUNMnBhGTIiGGoKKXyZz/nuP1EZ/VLNUKx</vt:lpwstr>
  </property>
  <property fmtid="{D5CDD505-2E9C-101B-9397-08002B2CF9AE}" pid="23" name="_2015_ms_pID_7253432">
    <vt:lpwstr>mEZNj93+J3FLf+uEwLSL7rA=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1565857973</vt:lpwstr>
  </property>
</Properties>
</file>